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5704" w:rsidRDefault="00145704" w:rsidP="00145704">
      <w:pPr>
        <w:pStyle w:val="810"/>
        <w:numPr>
          <w:ilvl w:val="0"/>
          <w:numId w:val="12"/>
        </w:numPr>
      </w:pPr>
      <w:r>
        <w:rPr>
          <w:rFonts w:hint="eastAsia"/>
        </w:rPr>
        <w:t>【入力】</w:t>
      </w:r>
      <w:r w:rsidRPr="00E32D01">
        <w:rPr>
          <w:rFonts w:hint="eastAsia"/>
          <w:highlight w:val="yellow"/>
        </w:rPr>
        <w:t>テンプレート（不要な場合は削除）</w:t>
      </w:r>
    </w:p>
    <w:p w:rsidR="00145704" w:rsidRDefault="00145704" w:rsidP="00145704">
      <w:pPr>
        <w:pStyle w:val="2Title11"/>
        <w:numPr>
          <w:ilvl w:val="1"/>
          <w:numId w:val="12"/>
        </w:numPr>
      </w:pPr>
      <w:r>
        <w:t>システム設定の「入力処理設定」(Import_setup.txt)に以下のキーを追加しました</w:t>
      </w:r>
    </w:p>
    <w:p w:rsidR="00145704" w:rsidRDefault="00145704" w:rsidP="00145704">
      <w:pPr>
        <w:pStyle w:val="3Title21"/>
        <w:numPr>
          <w:ilvl w:val="2"/>
          <w:numId w:val="12"/>
        </w:numPr>
      </w:pPr>
      <w:r>
        <w:t>入力処理レポートのメッセージの先頭にタイトルをつけるスイッチ</w:t>
      </w:r>
    </w:p>
    <w:p w:rsidR="00145704" w:rsidRDefault="00145704" w:rsidP="00137F3C">
      <w:pPr>
        <w:pStyle w:val="411"/>
      </w:pPr>
      <w:r>
        <w:rPr>
          <w:rFonts w:hint="eastAsia"/>
        </w:rPr>
        <w:t>下記設定の詳細な説明が必要な場合はここに記述する。</w:t>
      </w:r>
    </w:p>
    <w:tbl>
      <w:tblPr>
        <w:tblStyle w:val="110"/>
        <w:tblW w:w="7598" w:type="dxa"/>
        <w:tblInd w:w="1701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36"/>
        <w:gridCol w:w="283"/>
        <w:gridCol w:w="2835"/>
        <w:gridCol w:w="1843"/>
        <w:gridCol w:w="1418"/>
        <w:gridCol w:w="283"/>
      </w:tblGrid>
      <w:tr w:rsidR="00145704" w:rsidTr="00197D97">
        <w:trPr>
          <w:trHeight w:val="198"/>
        </w:trPr>
        <w:tc>
          <w:tcPr>
            <w:tcW w:w="5897" w:type="dxa"/>
            <w:gridSpan w:val="4"/>
            <w:shd w:val="clear" w:color="auto" w:fill="D9D9D9" w:themeFill="background1" w:themeFillShade="D9"/>
          </w:tcPr>
          <w:p w:rsidR="00145704" w:rsidRPr="009231B9" w:rsidRDefault="00145704" w:rsidP="00197D97">
            <w:pPr>
              <w:pStyle w:val="610"/>
              <w:spacing w:line="320" w:lineRule="exact"/>
              <w:ind w:leftChars="0" w:left="0" w:firstLineChars="0" w:firstLine="0"/>
              <w:rPr>
                <w:rFonts w:asciiTheme="majorHAnsi" w:eastAsiaTheme="majorHAnsi" w:hAnsiTheme="majorHAnsi"/>
              </w:rPr>
            </w:pPr>
            <w:r w:rsidRPr="00553F97">
              <w:rPr>
                <w:rFonts w:asciiTheme="majorHAnsi" w:eastAsiaTheme="majorHAnsi" w:hAnsiTheme="majorHAnsi"/>
              </w:rPr>
              <w:t>入力処理レポートの表示形式を設定する</w:t>
            </w:r>
            <w:r>
              <w:rPr>
                <w:rFonts w:asciiTheme="majorHAnsi" w:eastAsiaTheme="majorHAnsi" w:hAnsiTheme="majorHAnsi" w:hint="eastAsia"/>
              </w:rPr>
              <w:t>【サンプル】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:rsidR="00145704" w:rsidRPr="004D053E" w:rsidRDefault="00145704" w:rsidP="00197D97">
            <w:pPr>
              <w:pStyle w:val="610"/>
              <w:spacing w:line="320" w:lineRule="exact"/>
              <w:ind w:leftChars="0" w:left="0" w:firstLineChars="0" w:firstLine="0"/>
            </w:pPr>
            <w:r w:rsidRPr="004D053E">
              <w:rPr>
                <w:rFonts w:hint="eastAsia"/>
              </w:rPr>
              <w:t>V3.00 EQ028</w:t>
            </w:r>
          </w:p>
        </w:tc>
      </w:tr>
      <w:tr w:rsidR="00145704" w:rsidTr="00197D97">
        <w:trPr>
          <w:trHeight w:val="227"/>
        </w:trPr>
        <w:tc>
          <w:tcPr>
            <w:tcW w:w="4054" w:type="dxa"/>
            <w:gridSpan w:val="3"/>
            <w:vMerge w:val="restart"/>
            <w:vAlign w:val="center"/>
          </w:tcPr>
          <w:p w:rsidR="00145704" w:rsidRPr="00E161A9" w:rsidRDefault="00145704" w:rsidP="00197D97">
            <w:pPr>
              <w:pStyle w:val="610"/>
              <w:ind w:leftChars="0" w:left="0" w:firstLineChars="0" w:firstLine="0"/>
              <w:rPr>
                <w:rFonts w:ascii="Courier New" w:hAnsi="Courier New" w:cs="Courier New"/>
                <w:b/>
              </w:rPr>
            </w:pPr>
            <w:r w:rsidRPr="00E161A9">
              <w:rPr>
                <w:rFonts w:ascii="Courier New" w:hAnsi="Courier New" w:cs="Courier New"/>
                <w:b/>
              </w:rPr>
              <w:t>**REPORT_MESSAGE_MODE:"1"</w:t>
            </w:r>
          </w:p>
        </w:tc>
        <w:tc>
          <w:tcPr>
            <w:tcW w:w="1843" w:type="dxa"/>
            <w:vAlign w:val="center"/>
          </w:tcPr>
          <w:p w:rsidR="00145704" w:rsidRPr="00A73931" w:rsidRDefault="00145704" w:rsidP="00197D97">
            <w:pPr>
              <w:pStyle w:val="610"/>
              <w:spacing w:line="240" w:lineRule="exact"/>
              <w:ind w:leftChars="0" w:left="0" w:firstLineChars="0" w:firstLine="0"/>
            </w:pPr>
            <w:r w:rsidRPr="00A73931">
              <w:rPr>
                <w:rFonts w:cs="HiraKakuProN-W3-Identity-H" w:hint="eastAsia"/>
                <w:kern w:val="0"/>
              </w:rPr>
              <w:t>デフォルト</w:t>
            </w:r>
            <w:r w:rsidRPr="00A73931">
              <w:rPr>
                <w:rFonts w:hint="eastAsia"/>
              </w:rPr>
              <w:t>：</w:t>
            </w:r>
            <w:r w:rsidRPr="00A73931">
              <w:t>”</w:t>
            </w:r>
            <w:r w:rsidRPr="00A73931">
              <w:rPr>
                <w:rFonts w:hint="eastAsia"/>
              </w:rPr>
              <w:t>1</w:t>
            </w:r>
            <w:r w:rsidRPr="00A73931">
              <w:t>”</w:t>
            </w:r>
          </w:p>
        </w:tc>
        <w:tc>
          <w:tcPr>
            <w:tcW w:w="1418" w:type="dxa"/>
            <w:vAlign w:val="center"/>
          </w:tcPr>
          <w:p w:rsidR="00145704" w:rsidRPr="00A73931" w:rsidRDefault="00145704" w:rsidP="00197D97">
            <w:pPr>
              <w:pStyle w:val="610"/>
              <w:spacing w:line="240" w:lineRule="exact"/>
              <w:ind w:leftChars="0" w:left="0" w:rightChars="-11" w:right="-26" w:firstLineChars="0" w:firstLine="0"/>
            </w:pPr>
            <w:r w:rsidRPr="00A73931">
              <w:t>ユーザー開示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  <w:vAlign w:val="center"/>
          </w:tcPr>
          <w:p w:rsidR="00145704" w:rsidRPr="00E70C1C" w:rsidRDefault="00145704" w:rsidP="00197D97">
            <w:pPr>
              <w:pStyle w:val="610"/>
              <w:spacing w:line="240" w:lineRule="exact"/>
              <w:ind w:leftChars="0" w:left="0" w:firstLineChars="0" w:firstLine="0"/>
              <w:jc w:val="center"/>
            </w:pPr>
            <w:r>
              <w:rPr>
                <w:rFonts w:hint="eastAsia"/>
              </w:rPr>
              <w:t>×</w:t>
            </w:r>
          </w:p>
        </w:tc>
      </w:tr>
      <w:tr w:rsidR="00145704" w:rsidTr="00197D97">
        <w:trPr>
          <w:trHeight w:val="227"/>
        </w:trPr>
        <w:tc>
          <w:tcPr>
            <w:tcW w:w="4054" w:type="dxa"/>
            <w:gridSpan w:val="3"/>
            <w:vMerge/>
          </w:tcPr>
          <w:p w:rsidR="00145704" w:rsidRPr="00E161A9" w:rsidRDefault="00145704" w:rsidP="00197D97">
            <w:pPr>
              <w:pStyle w:val="610"/>
              <w:ind w:leftChars="0" w:left="0" w:firstLineChars="0" w:firstLine="0"/>
              <w:rPr>
                <w:rFonts w:ascii="Courier New" w:hAnsi="Courier New" w:cs="Courier New"/>
                <w:b/>
              </w:rPr>
            </w:pPr>
          </w:p>
        </w:tc>
        <w:tc>
          <w:tcPr>
            <w:tcW w:w="1843" w:type="dxa"/>
            <w:vAlign w:val="center"/>
          </w:tcPr>
          <w:p w:rsidR="00145704" w:rsidRPr="00A73931" w:rsidRDefault="00145704" w:rsidP="00197D97">
            <w:pPr>
              <w:pStyle w:val="610"/>
              <w:spacing w:line="240" w:lineRule="exact"/>
              <w:ind w:leftChars="0" w:left="0" w:firstLineChars="0" w:firstLine="0"/>
            </w:pPr>
            <w:r w:rsidRPr="00A73931">
              <w:rPr>
                <w:rFonts w:cs="HiraKakuProN-W3-Identity-H" w:hint="eastAsia"/>
                <w:kern w:val="0"/>
              </w:rPr>
              <w:t>値の</w:t>
            </w:r>
            <w:r w:rsidRPr="00A73931">
              <w:rPr>
                <w:rFonts w:hint="eastAsia"/>
                <w:lang w:val="fr-FR"/>
              </w:rPr>
              <w:t>範囲</w:t>
            </w:r>
            <w:r w:rsidRPr="00A73931">
              <w:rPr>
                <w:rFonts w:hint="eastAsia"/>
              </w:rPr>
              <w:t>：0,1</w:t>
            </w:r>
          </w:p>
        </w:tc>
        <w:tc>
          <w:tcPr>
            <w:tcW w:w="1418" w:type="dxa"/>
            <w:vAlign w:val="center"/>
          </w:tcPr>
          <w:p w:rsidR="00145704" w:rsidRPr="00A73931" w:rsidRDefault="00145704" w:rsidP="00197D97">
            <w:pPr>
              <w:pStyle w:val="610"/>
              <w:spacing w:line="240" w:lineRule="exact"/>
              <w:ind w:leftChars="0" w:left="0" w:rightChars="-11" w:right="-26" w:firstLineChars="0" w:firstLine="0"/>
            </w:pPr>
            <w:r w:rsidRPr="00A73931">
              <w:rPr>
                <w:rFonts w:hint="eastAsia"/>
              </w:rPr>
              <w:t>編集可能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  <w:vAlign w:val="center"/>
          </w:tcPr>
          <w:p w:rsidR="00145704" w:rsidRPr="00E70C1C" w:rsidRDefault="00145704" w:rsidP="00197D97">
            <w:pPr>
              <w:pStyle w:val="610"/>
              <w:spacing w:line="240" w:lineRule="exact"/>
              <w:ind w:leftChars="0" w:left="0" w:firstLineChars="0" w:firstLine="0"/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145704" w:rsidRPr="009231B9" w:rsidTr="00197D97">
        <w:tc>
          <w:tcPr>
            <w:tcW w:w="7598" w:type="dxa"/>
            <w:gridSpan w:val="6"/>
            <w:tcBorders>
              <w:bottom w:val="single" w:sz="4" w:space="0" w:color="auto"/>
            </w:tcBorders>
          </w:tcPr>
          <w:p w:rsidR="00145704" w:rsidRPr="009231B9" w:rsidRDefault="00145704" w:rsidP="00197D97">
            <w:pPr>
              <w:pStyle w:val="610"/>
              <w:spacing w:line="280" w:lineRule="exact"/>
              <w:ind w:leftChars="19" w:left="46" w:firstLineChars="0" w:firstLine="0"/>
              <w:jc w:val="both"/>
            </w:pPr>
            <w:r w:rsidRPr="00DC07CA">
              <w:rPr>
                <w:rFonts w:hint="eastAsia"/>
              </w:rPr>
              <w:t>EQUIOS入力処理でエラーが発生した場合、エラーの原因となるメッセージの先頭に「エラー」、その他のメッセ時の先頭には「情報」と表示します。</w:t>
            </w:r>
          </w:p>
        </w:tc>
      </w:tr>
      <w:tr w:rsidR="00145704" w:rsidTr="00197D9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45704" w:rsidRDefault="00145704" w:rsidP="00197D97">
            <w:pPr>
              <w:pStyle w:val="610"/>
              <w:tabs>
                <w:tab w:val="right" w:pos="709"/>
                <w:tab w:val="left" w:pos="851"/>
                <w:tab w:val="left" w:pos="1134"/>
              </w:tabs>
              <w:spacing w:line="280" w:lineRule="exact"/>
              <w:ind w:leftChars="-177" w:left="1135" w:hangingChars="780" w:hanging="1560"/>
              <w:jc w:val="right"/>
            </w:pPr>
            <w:r w:rsidRPr="00651F8C"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5704" w:rsidRPr="002426C4" w:rsidRDefault="00145704" w:rsidP="00197D97">
            <w:pPr>
              <w:pStyle w:val="610"/>
              <w:spacing w:line="280" w:lineRule="exact"/>
              <w:ind w:leftChars="19" w:left="46" w:firstLineChars="0" w:firstLine="0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=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45704" w:rsidRDefault="00145704" w:rsidP="00197D97">
            <w:pPr>
              <w:pStyle w:val="610"/>
              <w:spacing w:line="280" w:lineRule="exact"/>
              <w:ind w:leftChars="19" w:left="46" w:firstLineChars="0" w:firstLine="0"/>
              <w:jc w:val="both"/>
            </w:pPr>
            <w:r>
              <w:t>メッセージの先頭にタイトル（エラー、情報）を付加しな</w:t>
            </w:r>
            <w:r>
              <w:rPr>
                <w:rFonts w:hint="eastAsia"/>
              </w:rPr>
              <w:t>い</w:t>
            </w:r>
          </w:p>
        </w:tc>
      </w:tr>
      <w:tr w:rsidR="00145704" w:rsidTr="00197D97"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45704" w:rsidRPr="002426C4" w:rsidRDefault="00145704" w:rsidP="00197D97">
            <w:pPr>
              <w:pStyle w:val="610"/>
              <w:tabs>
                <w:tab w:val="right" w:pos="709"/>
                <w:tab w:val="left" w:pos="851"/>
                <w:tab w:val="left" w:pos="1134"/>
              </w:tabs>
              <w:spacing w:line="280" w:lineRule="exact"/>
              <w:ind w:leftChars="-177" w:left="1135" w:hangingChars="780" w:hanging="1560"/>
              <w:jc w:val="right"/>
              <w:rPr>
                <w:rFonts w:eastAsiaTheme="minorEastAsia"/>
              </w:rPr>
            </w:pPr>
            <w:r>
              <w:rPr>
                <w:rFonts w:hint="eastAsia"/>
              </w:rPr>
              <w:tab/>
            </w: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704" w:rsidRDefault="00145704" w:rsidP="00197D97">
            <w:pPr>
              <w:pStyle w:val="610"/>
              <w:spacing w:line="280" w:lineRule="exact"/>
              <w:ind w:leftChars="19" w:left="46" w:firstLineChars="0" w:firstLine="0"/>
              <w:jc w:val="both"/>
            </w:pPr>
            <w:r>
              <w:rPr>
                <w:rFonts w:eastAsiaTheme="minorEastAsia" w:hint="eastAsia"/>
              </w:rPr>
              <w:t>=</w:t>
            </w:r>
          </w:p>
        </w:tc>
        <w:tc>
          <w:tcPr>
            <w:tcW w:w="6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5704" w:rsidRPr="009231B9" w:rsidRDefault="00145704" w:rsidP="00197D97">
            <w:pPr>
              <w:pStyle w:val="610"/>
              <w:spacing w:line="280" w:lineRule="exact"/>
              <w:ind w:leftChars="19" w:left="46" w:firstLineChars="0" w:firstLine="0"/>
              <w:jc w:val="both"/>
            </w:pPr>
            <w:r>
              <w:rPr>
                <w:rFonts w:asciiTheme="minorEastAsia" w:eastAsiaTheme="minorEastAsia" w:hAnsiTheme="minorEastAsia" w:hint="eastAsia"/>
              </w:rPr>
              <w:t>メッセージ</w:t>
            </w:r>
            <w:r w:rsidRPr="00651F8C">
              <w:t>ッセージの先頭にタイトル（エラー、情報）を付加する（デフォルト</w:t>
            </w:r>
            <w:r w:rsidRPr="00651F8C">
              <w:rPr>
                <w:rFonts w:hint="eastAsia"/>
              </w:rPr>
              <w:t>）</w:t>
            </w:r>
          </w:p>
        </w:tc>
      </w:tr>
    </w:tbl>
    <w:p w:rsidR="00145704" w:rsidRDefault="00145704" w:rsidP="00137F3C">
      <w:pPr>
        <w:pStyle w:val="411"/>
        <w:ind w:leftChars="0" w:left="0"/>
        <w:sectPr w:rsidR="00145704" w:rsidSect="00FA7D7E">
          <w:headerReference w:type="even" r:id="rId8"/>
          <w:headerReference w:type="default" r:id="rId9"/>
          <w:footerReference w:type="default" r:id="rId10"/>
          <w:type w:val="continuous"/>
          <w:pgSz w:w="11900" w:h="16840"/>
          <w:pgMar w:top="0" w:right="1134" w:bottom="0" w:left="1134" w:header="851" w:footer="992" w:gutter="0"/>
          <w:cols w:space="425"/>
          <w:docGrid w:type="lines" w:linePitch="400"/>
        </w:sectPr>
      </w:pPr>
    </w:p>
    <w:p w:rsidR="00137F3C" w:rsidRPr="00137F3C" w:rsidRDefault="00137F3C" w:rsidP="00137F3C">
      <w:pPr>
        <w:pStyle w:val="41"/>
        <w:ind w:leftChars="0" w:left="0"/>
      </w:pPr>
    </w:p>
    <w:sectPr w:rsidR="00137F3C" w:rsidRPr="00137F3C" w:rsidSect="00FA7D7E">
      <w:headerReference w:type="even" r:id="rId11"/>
      <w:headerReference w:type="default" r:id="rId12"/>
      <w:footerReference w:type="default" r:id="rId13"/>
      <w:type w:val="continuous"/>
      <w:pgSz w:w="11900" w:h="16840"/>
      <w:pgMar w:top="0" w:right="1134" w:bottom="0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374" w:rsidRDefault="00513374">
      <w:r>
        <w:separator/>
      </w:r>
    </w:p>
  </w:endnote>
  <w:endnote w:type="continuationSeparator" w:id="0">
    <w:p w:rsidR="00513374" w:rsidRDefault="00513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ヒラギノ角ゴ ProN W3">
    <w:altName w:val="ＭＳ ゴシック"/>
    <w:panose1 w:val="020B03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ヒラギノ角ゴ Pro W6"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角ゴ5">
    <w:altName w:val="游ゴシック"/>
    <w:charset w:val="80"/>
    <w:family w:val="modern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ヒラギノ角ゴ Pro W3">
    <w:altName w:val="游ゴシック"/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明朝体3">
    <w:charset w:val="80"/>
    <w:family w:val="roman"/>
    <w:pitch w:val="variable"/>
    <w:sig w:usb0="00000001" w:usb1="08070000" w:usb2="00000010" w:usb3="00000000" w:csb0="00020000" w:csb1="00000000"/>
  </w:font>
  <w:font w:name="HiraKakuProN-W3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704" w:rsidRPr="00A13E96" w:rsidRDefault="00145704" w:rsidP="00600945">
    <w:pPr>
      <w:pStyle w:val="RN5"/>
      <w:pBdr>
        <w:top w:val="none" w:sz="0" w:space="0" w:color="auto"/>
      </w:pBdr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A13E96" w:rsidRDefault="00EA3443" w:rsidP="00600945">
    <w:pPr>
      <w:pStyle w:val="RN2"/>
      <w:pBdr>
        <w:top w:val="none" w:sz="0" w:space="0" w:color="auto"/>
      </w:pBd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374" w:rsidRDefault="00513374">
      <w:r>
        <w:separator/>
      </w:r>
    </w:p>
  </w:footnote>
  <w:footnote w:type="continuationSeparator" w:id="0">
    <w:p w:rsidR="00513374" w:rsidRDefault="00513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704" w:rsidRDefault="00145704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145704" w:rsidRDefault="00145704" w:rsidP="003F5E91">
    <w:pP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704" w:rsidRPr="00551F72" w:rsidRDefault="00145704"/>
  <w:p w:rsidR="00145704" w:rsidRDefault="0014570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Default="00EA3443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EA3443" w:rsidRDefault="00EA3443" w:rsidP="003F5E91">
    <w:pPr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551F72" w:rsidRDefault="00EA3443"/>
  <w:p w:rsidR="00EA3443" w:rsidRDefault="00EA34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20292"/>
    <w:multiLevelType w:val="hybridMultilevel"/>
    <w:tmpl w:val="5094D168"/>
    <w:lvl w:ilvl="0" w:tplc="107A78A6">
      <w:start w:val="1"/>
      <w:numFmt w:val="bullet"/>
      <w:pStyle w:val="61"/>
      <w:lvlText w:val=""/>
      <w:lvlJc w:val="left"/>
      <w:pPr>
        <w:ind w:left="2273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2753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13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193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53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633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113" w:hanging="480"/>
      </w:pPr>
      <w:rPr>
        <w:rFonts w:ascii="Wingdings" w:hAnsi="Wingdings" w:hint="default"/>
      </w:rPr>
    </w:lvl>
  </w:abstractNum>
  <w:abstractNum w:abstractNumId="1" w15:restartNumberingAfterBreak="0">
    <w:nsid w:val="07B855A2"/>
    <w:multiLevelType w:val="multilevel"/>
    <w:tmpl w:val="37BA4FF4"/>
    <w:styleLink w:val="0RN"/>
    <w:lvl w:ilvl="0">
      <w:start w:val="1"/>
      <w:numFmt w:val="none"/>
      <w:pStyle w:val="8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Title1"/>
      <w:lvlText w:val="%1%2"/>
      <w:lvlJc w:val="left"/>
      <w:pPr>
        <w:ind w:left="425" w:hanging="425"/>
      </w:pPr>
      <w:rPr>
        <w:rFonts w:asciiTheme="majorEastAsia" w:eastAsia="ＭＳ 明朝" w:hint="default"/>
      </w:rPr>
    </w:lvl>
    <w:lvl w:ilvl="2">
      <w:start w:val="1"/>
      <w:numFmt w:val="decimal"/>
      <w:pStyle w:val="3Title2"/>
      <w:lvlText w:val="%2.%3"/>
      <w:lvlJc w:val="left"/>
      <w:pPr>
        <w:ind w:left="1021" w:hanging="596"/>
      </w:pPr>
      <w:rPr>
        <w:rFonts w:asciiTheme="majorEastAsia" w:eastAsia="ＭＳ 明朝"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216D030A"/>
    <w:multiLevelType w:val="multilevel"/>
    <w:tmpl w:val="37BA4FF4"/>
    <w:numStyleLink w:val="0RN"/>
  </w:abstractNum>
  <w:abstractNum w:abstractNumId="3" w15:restartNumberingAfterBreak="0">
    <w:nsid w:val="260373FE"/>
    <w:multiLevelType w:val="multilevel"/>
    <w:tmpl w:val="04090027"/>
    <w:lvl w:ilvl="0">
      <w:start w:val="1"/>
      <w:numFmt w:val="japaneseCounting"/>
      <w:pStyle w:val="1"/>
      <w:lvlText w:val="第%1章"/>
      <w:lvlJc w:val="left"/>
      <w:pPr>
        <w:ind w:left="425" w:hanging="425"/>
      </w:pPr>
    </w:lvl>
    <w:lvl w:ilvl="1">
      <w:start w:val="1"/>
      <w:numFmt w:val="japaneseCounting"/>
      <w:pStyle w:val="2"/>
      <w:lvlText w:val="第%2節"/>
      <w:lvlJc w:val="left"/>
      <w:pPr>
        <w:ind w:left="851" w:hanging="426"/>
      </w:pPr>
    </w:lvl>
    <w:lvl w:ilvl="2">
      <w:start w:val="1"/>
      <w:numFmt w:val="japaneseCounting"/>
      <w:pStyle w:val="3"/>
      <w:lvlText w:val="第%3項"/>
      <w:lvlJc w:val="left"/>
      <w:pPr>
        <w:ind w:left="1276" w:hanging="425"/>
      </w:pPr>
    </w:lvl>
    <w:lvl w:ilvl="3">
      <w:start w:val="1"/>
      <w:numFmt w:val="none"/>
      <w:pStyle w:val="4"/>
      <w:suff w:val="nothing"/>
      <w:lvlText w:val=""/>
      <w:lvlJc w:val="left"/>
      <w:pPr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</w:lvl>
    <w:lvl w:ilvl="7">
      <w:start w:val="1"/>
      <w:numFmt w:val="none"/>
      <w:pStyle w:val="80"/>
      <w:suff w:val="nothing"/>
      <w:lvlText w:val=""/>
      <w:lvlJc w:val="left"/>
      <w:pPr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</w:lvl>
  </w:abstractNum>
  <w:abstractNum w:abstractNumId="4" w15:restartNumberingAfterBreak="0">
    <w:nsid w:val="2A147029"/>
    <w:multiLevelType w:val="multilevel"/>
    <w:tmpl w:val="37BA4FF4"/>
    <w:numStyleLink w:val="0RN"/>
  </w:abstractNum>
  <w:abstractNum w:abstractNumId="5" w15:restartNumberingAfterBreak="0">
    <w:nsid w:val="49674A7A"/>
    <w:multiLevelType w:val="multilevel"/>
    <w:tmpl w:val="37BA4FF4"/>
    <w:numStyleLink w:val="0RN"/>
  </w:abstractNum>
  <w:abstractNum w:abstractNumId="6" w15:restartNumberingAfterBreak="0">
    <w:nsid w:val="5D6819F0"/>
    <w:multiLevelType w:val="multilevel"/>
    <w:tmpl w:val="37BA4FF4"/>
    <w:numStyleLink w:val="0RN"/>
  </w:abstractNum>
  <w:abstractNum w:abstractNumId="7" w15:restartNumberingAfterBreak="0">
    <w:nsid w:val="64BD6989"/>
    <w:multiLevelType w:val="multilevel"/>
    <w:tmpl w:val="A3B6FC2C"/>
    <w:styleLink w:val="RN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aiueoFullWidth"/>
      <w:lvlText w:val="(%2)"/>
      <w:lvlJc w:val="left"/>
      <w:pPr>
        <w:ind w:left="1200" w:hanging="480"/>
      </w:pPr>
    </w:lvl>
    <w:lvl w:ilvl="2">
      <w:start w:val="1"/>
      <w:numFmt w:val="decimalEnclosedCircle"/>
      <w:lvlText w:val="%3"/>
      <w:lvlJc w:val="lef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aiueoFullWidth"/>
      <w:lvlText w:val="(%5)"/>
      <w:lvlJc w:val="left"/>
      <w:pPr>
        <w:ind w:left="2640" w:hanging="480"/>
      </w:pPr>
    </w:lvl>
    <w:lvl w:ilvl="5">
      <w:start w:val="1"/>
      <w:numFmt w:val="decimalEnclosedCircle"/>
      <w:lvlText w:val="%6"/>
      <w:lvlJc w:val="lef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aiueoFullWidth"/>
      <w:lvlText w:val="(%8)"/>
      <w:lvlJc w:val="left"/>
      <w:pPr>
        <w:ind w:left="4080" w:hanging="480"/>
      </w:pPr>
    </w:lvl>
    <w:lvl w:ilvl="8">
      <w:start w:val="1"/>
      <w:numFmt w:val="decimalEnclosedCircle"/>
      <w:lvlText w:val="%9"/>
      <w:lvlJc w:val="left"/>
      <w:pPr>
        <w:ind w:left="4560" w:hanging="480"/>
      </w:pPr>
    </w:lvl>
  </w:abstractNum>
  <w:abstractNum w:abstractNumId="8" w15:restartNumberingAfterBreak="0">
    <w:nsid w:val="78511E55"/>
    <w:multiLevelType w:val="multilevel"/>
    <w:tmpl w:val="37BA4FF4"/>
    <w:numStyleLink w:val="0RN"/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4"/>
  </w:num>
  <w:num w:numId="10">
    <w:abstractNumId w:val="6"/>
  </w:num>
  <w:num w:numId="11">
    <w:abstractNumId w:val="8"/>
  </w:num>
  <w:num w:numId="1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embedSystemFonts/>
  <w:bordersDoNotSurroundHeader/>
  <w:bordersDoNotSurroundFooter/>
  <w:hideSpellingErrors/>
  <w:hideGrammaticalErrors/>
  <w:attachedTemplate r:id="rId1"/>
  <w:defaultTabStop w:val="24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7805"/>
    <w:rsid w:val="00000892"/>
    <w:rsid w:val="000040C5"/>
    <w:rsid w:val="000071B3"/>
    <w:rsid w:val="00010F3C"/>
    <w:rsid w:val="00012F4D"/>
    <w:rsid w:val="000168CC"/>
    <w:rsid w:val="000248A2"/>
    <w:rsid w:val="00037514"/>
    <w:rsid w:val="00041650"/>
    <w:rsid w:val="000560F7"/>
    <w:rsid w:val="00063F8B"/>
    <w:rsid w:val="0008191C"/>
    <w:rsid w:val="000834B2"/>
    <w:rsid w:val="00086D12"/>
    <w:rsid w:val="00095E59"/>
    <w:rsid w:val="00097DBF"/>
    <w:rsid w:val="000B6E91"/>
    <w:rsid w:val="000C4334"/>
    <w:rsid w:val="000C5D49"/>
    <w:rsid w:val="000D2408"/>
    <w:rsid w:val="000E06DB"/>
    <w:rsid w:val="000E5F6A"/>
    <w:rsid w:val="000F11F9"/>
    <w:rsid w:val="000F4D92"/>
    <w:rsid w:val="0010351A"/>
    <w:rsid w:val="001154FD"/>
    <w:rsid w:val="00122A12"/>
    <w:rsid w:val="00130391"/>
    <w:rsid w:val="001356F4"/>
    <w:rsid w:val="00137F3C"/>
    <w:rsid w:val="00142BDA"/>
    <w:rsid w:val="00145704"/>
    <w:rsid w:val="00156BA9"/>
    <w:rsid w:val="00156E5F"/>
    <w:rsid w:val="001727F1"/>
    <w:rsid w:val="00177626"/>
    <w:rsid w:val="001866A4"/>
    <w:rsid w:val="00191BA5"/>
    <w:rsid w:val="001A6676"/>
    <w:rsid w:val="001B0FC2"/>
    <w:rsid w:val="001C3D8E"/>
    <w:rsid w:val="001D24F1"/>
    <w:rsid w:val="001D40ED"/>
    <w:rsid w:val="001E0874"/>
    <w:rsid w:val="001F6C77"/>
    <w:rsid w:val="00210E8F"/>
    <w:rsid w:val="00216553"/>
    <w:rsid w:val="00230F47"/>
    <w:rsid w:val="002321B6"/>
    <w:rsid w:val="00237FB7"/>
    <w:rsid w:val="00240C50"/>
    <w:rsid w:val="00244938"/>
    <w:rsid w:val="00245821"/>
    <w:rsid w:val="00261842"/>
    <w:rsid w:val="00267A9F"/>
    <w:rsid w:val="00274A96"/>
    <w:rsid w:val="00281134"/>
    <w:rsid w:val="00287E19"/>
    <w:rsid w:val="0029140F"/>
    <w:rsid w:val="00293105"/>
    <w:rsid w:val="002A5118"/>
    <w:rsid w:val="002B3144"/>
    <w:rsid w:val="002B6257"/>
    <w:rsid w:val="002C446B"/>
    <w:rsid w:val="002D2DD8"/>
    <w:rsid w:val="002D7805"/>
    <w:rsid w:val="002E078E"/>
    <w:rsid w:val="002E61A6"/>
    <w:rsid w:val="002E6AA7"/>
    <w:rsid w:val="002F1742"/>
    <w:rsid w:val="003126E1"/>
    <w:rsid w:val="0031392E"/>
    <w:rsid w:val="00313FF9"/>
    <w:rsid w:val="0032024B"/>
    <w:rsid w:val="003238C3"/>
    <w:rsid w:val="00325EEE"/>
    <w:rsid w:val="00337F85"/>
    <w:rsid w:val="00352581"/>
    <w:rsid w:val="00365FCC"/>
    <w:rsid w:val="00366EA0"/>
    <w:rsid w:val="00370044"/>
    <w:rsid w:val="00380759"/>
    <w:rsid w:val="0038461D"/>
    <w:rsid w:val="00386F29"/>
    <w:rsid w:val="0039265B"/>
    <w:rsid w:val="00397971"/>
    <w:rsid w:val="003A2095"/>
    <w:rsid w:val="003A5074"/>
    <w:rsid w:val="003D5397"/>
    <w:rsid w:val="003E73A8"/>
    <w:rsid w:val="003F4C5E"/>
    <w:rsid w:val="003F5E91"/>
    <w:rsid w:val="00402B08"/>
    <w:rsid w:val="00406128"/>
    <w:rsid w:val="00424E2F"/>
    <w:rsid w:val="0043528A"/>
    <w:rsid w:val="00435641"/>
    <w:rsid w:val="00444620"/>
    <w:rsid w:val="00451948"/>
    <w:rsid w:val="00451E18"/>
    <w:rsid w:val="00463183"/>
    <w:rsid w:val="00463665"/>
    <w:rsid w:val="004707F9"/>
    <w:rsid w:val="004742F3"/>
    <w:rsid w:val="004820B4"/>
    <w:rsid w:val="00486EF7"/>
    <w:rsid w:val="00497526"/>
    <w:rsid w:val="004A16F2"/>
    <w:rsid w:val="004A3D16"/>
    <w:rsid w:val="004B4BF2"/>
    <w:rsid w:val="004C261E"/>
    <w:rsid w:val="004C30E0"/>
    <w:rsid w:val="004D2344"/>
    <w:rsid w:val="004D7191"/>
    <w:rsid w:val="004E4ED7"/>
    <w:rsid w:val="004E5258"/>
    <w:rsid w:val="004F777B"/>
    <w:rsid w:val="00502E21"/>
    <w:rsid w:val="00513374"/>
    <w:rsid w:val="00517127"/>
    <w:rsid w:val="00522B09"/>
    <w:rsid w:val="00522F85"/>
    <w:rsid w:val="00525525"/>
    <w:rsid w:val="00541ADC"/>
    <w:rsid w:val="00551F72"/>
    <w:rsid w:val="00556EC8"/>
    <w:rsid w:val="00570DB5"/>
    <w:rsid w:val="00571449"/>
    <w:rsid w:val="00583F25"/>
    <w:rsid w:val="00593631"/>
    <w:rsid w:val="005960E1"/>
    <w:rsid w:val="005967A4"/>
    <w:rsid w:val="005B0617"/>
    <w:rsid w:val="005B3558"/>
    <w:rsid w:val="005C3537"/>
    <w:rsid w:val="005C3B6F"/>
    <w:rsid w:val="005C5ECB"/>
    <w:rsid w:val="005D1374"/>
    <w:rsid w:val="005D2F20"/>
    <w:rsid w:val="005D7E6C"/>
    <w:rsid w:val="005E06B5"/>
    <w:rsid w:val="005F17EF"/>
    <w:rsid w:val="005F4E22"/>
    <w:rsid w:val="00600945"/>
    <w:rsid w:val="00600EC5"/>
    <w:rsid w:val="00610375"/>
    <w:rsid w:val="00611E29"/>
    <w:rsid w:val="00612891"/>
    <w:rsid w:val="00612C07"/>
    <w:rsid w:val="00626BAF"/>
    <w:rsid w:val="00631E40"/>
    <w:rsid w:val="00634CD5"/>
    <w:rsid w:val="00645CBD"/>
    <w:rsid w:val="00645D93"/>
    <w:rsid w:val="006502B7"/>
    <w:rsid w:val="006516DA"/>
    <w:rsid w:val="00651D8D"/>
    <w:rsid w:val="006601EE"/>
    <w:rsid w:val="006653DF"/>
    <w:rsid w:val="00677ACD"/>
    <w:rsid w:val="00685653"/>
    <w:rsid w:val="00693EBC"/>
    <w:rsid w:val="006A142F"/>
    <w:rsid w:val="006A6D2F"/>
    <w:rsid w:val="006A7F0C"/>
    <w:rsid w:val="006B2834"/>
    <w:rsid w:val="006C32D3"/>
    <w:rsid w:val="006C6C29"/>
    <w:rsid w:val="006D1FFE"/>
    <w:rsid w:val="006E2CF5"/>
    <w:rsid w:val="006E41C0"/>
    <w:rsid w:val="006F47EA"/>
    <w:rsid w:val="00705628"/>
    <w:rsid w:val="00710859"/>
    <w:rsid w:val="00713678"/>
    <w:rsid w:val="007238DF"/>
    <w:rsid w:val="007261FE"/>
    <w:rsid w:val="007348C5"/>
    <w:rsid w:val="00741F71"/>
    <w:rsid w:val="0075193B"/>
    <w:rsid w:val="00751BA2"/>
    <w:rsid w:val="00762199"/>
    <w:rsid w:val="00773911"/>
    <w:rsid w:val="007754E5"/>
    <w:rsid w:val="0078348D"/>
    <w:rsid w:val="0078376C"/>
    <w:rsid w:val="007842AA"/>
    <w:rsid w:val="00794564"/>
    <w:rsid w:val="00795884"/>
    <w:rsid w:val="007A15F5"/>
    <w:rsid w:val="007A18F1"/>
    <w:rsid w:val="007A20B6"/>
    <w:rsid w:val="007A7152"/>
    <w:rsid w:val="007C0F31"/>
    <w:rsid w:val="007C2CF9"/>
    <w:rsid w:val="007C3738"/>
    <w:rsid w:val="007F6F93"/>
    <w:rsid w:val="00816C27"/>
    <w:rsid w:val="00827167"/>
    <w:rsid w:val="00840BF2"/>
    <w:rsid w:val="00853FCA"/>
    <w:rsid w:val="00855C9E"/>
    <w:rsid w:val="008719DB"/>
    <w:rsid w:val="00871F50"/>
    <w:rsid w:val="00883104"/>
    <w:rsid w:val="00893885"/>
    <w:rsid w:val="008B0A85"/>
    <w:rsid w:val="008B2E8A"/>
    <w:rsid w:val="008B55CE"/>
    <w:rsid w:val="008D398B"/>
    <w:rsid w:val="008E7063"/>
    <w:rsid w:val="008F29E6"/>
    <w:rsid w:val="0090166E"/>
    <w:rsid w:val="009117BC"/>
    <w:rsid w:val="0091410A"/>
    <w:rsid w:val="00917D76"/>
    <w:rsid w:val="009218D2"/>
    <w:rsid w:val="00923C21"/>
    <w:rsid w:val="00927F29"/>
    <w:rsid w:val="0093681C"/>
    <w:rsid w:val="00941D70"/>
    <w:rsid w:val="0095042A"/>
    <w:rsid w:val="00952A60"/>
    <w:rsid w:val="00952CCE"/>
    <w:rsid w:val="009543BF"/>
    <w:rsid w:val="009750F3"/>
    <w:rsid w:val="00977FF8"/>
    <w:rsid w:val="00984E1F"/>
    <w:rsid w:val="00995B7F"/>
    <w:rsid w:val="009A14E7"/>
    <w:rsid w:val="009B0F2E"/>
    <w:rsid w:val="009B1DB3"/>
    <w:rsid w:val="009D05ED"/>
    <w:rsid w:val="009D7BCC"/>
    <w:rsid w:val="009F046A"/>
    <w:rsid w:val="009F7CA3"/>
    <w:rsid w:val="00A11FEA"/>
    <w:rsid w:val="00A13E96"/>
    <w:rsid w:val="00A2655D"/>
    <w:rsid w:val="00A47BBD"/>
    <w:rsid w:val="00A5414D"/>
    <w:rsid w:val="00A718AC"/>
    <w:rsid w:val="00A7334E"/>
    <w:rsid w:val="00A76419"/>
    <w:rsid w:val="00A8018D"/>
    <w:rsid w:val="00A87E54"/>
    <w:rsid w:val="00A918BE"/>
    <w:rsid w:val="00A97A43"/>
    <w:rsid w:val="00AA29D9"/>
    <w:rsid w:val="00AA5422"/>
    <w:rsid w:val="00AD5DF8"/>
    <w:rsid w:val="00AE1D31"/>
    <w:rsid w:val="00AE6104"/>
    <w:rsid w:val="00AF39A7"/>
    <w:rsid w:val="00B049FE"/>
    <w:rsid w:val="00B228F7"/>
    <w:rsid w:val="00B249C9"/>
    <w:rsid w:val="00B278C5"/>
    <w:rsid w:val="00B4537B"/>
    <w:rsid w:val="00B46C6D"/>
    <w:rsid w:val="00B538BB"/>
    <w:rsid w:val="00B604DA"/>
    <w:rsid w:val="00B60AF1"/>
    <w:rsid w:val="00B64C9B"/>
    <w:rsid w:val="00B76A7F"/>
    <w:rsid w:val="00B779F4"/>
    <w:rsid w:val="00B82008"/>
    <w:rsid w:val="00B8489A"/>
    <w:rsid w:val="00B91FE8"/>
    <w:rsid w:val="00B9314E"/>
    <w:rsid w:val="00B94AE5"/>
    <w:rsid w:val="00BA4366"/>
    <w:rsid w:val="00BA5621"/>
    <w:rsid w:val="00BB087B"/>
    <w:rsid w:val="00BB0E31"/>
    <w:rsid w:val="00BB73A9"/>
    <w:rsid w:val="00BC2E54"/>
    <w:rsid w:val="00BC5FAC"/>
    <w:rsid w:val="00BD031E"/>
    <w:rsid w:val="00BE28E7"/>
    <w:rsid w:val="00BE2DC3"/>
    <w:rsid w:val="00BE5110"/>
    <w:rsid w:val="00BF7313"/>
    <w:rsid w:val="00C01D2D"/>
    <w:rsid w:val="00C03E0B"/>
    <w:rsid w:val="00C061D3"/>
    <w:rsid w:val="00C06CAF"/>
    <w:rsid w:val="00C212FA"/>
    <w:rsid w:val="00C2469B"/>
    <w:rsid w:val="00C252FB"/>
    <w:rsid w:val="00C2609C"/>
    <w:rsid w:val="00C315ED"/>
    <w:rsid w:val="00C35E4D"/>
    <w:rsid w:val="00C541A9"/>
    <w:rsid w:val="00C570FB"/>
    <w:rsid w:val="00C64B3E"/>
    <w:rsid w:val="00C73C19"/>
    <w:rsid w:val="00C747C8"/>
    <w:rsid w:val="00C95B0A"/>
    <w:rsid w:val="00CA4486"/>
    <w:rsid w:val="00CB189C"/>
    <w:rsid w:val="00CB6D4F"/>
    <w:rsid w:val="00CD1D08"/>
    <w:rsid w:val="00CD2378"/>
    <w:rsid w:val="00CE5CC8"/>
    <w:rsid w:val="00D0065B"/>
    <w:rsid w:val="00D07E56"/>
    <w:rsid w:val="00D133A8"/>
    <w:rsid w:val="00D16D3D"/>
    <w:rsid w:val="00D17EC6"/>
    <w:rsid w:val="00D37CDC"/>
    <w:rsid w:val="00D40878"/>
    <w:rsid w:val="00D42B7B"/>
    <w:rsid w:val="00D45E6E"/>
    <w:rsid w:val="00D5611E"/>
    <w:rsid w:val="00D568FB"/>
    <w:rsid w:val="00D57341"/>
    <w:rsid w:val="00D810FB"/>
    <w:rsid w:val="00D85242"/>
    <w:rsid w:val="00D90B85"/>
    <w:rsid w:val="00D940AB"/>
    <w:rsid w:val="00D95515"/>
    <w:rsid w:val="00DA1678"/>
    <w:rsid w:val="00DA560F"/>
    <w:rsid w:val="00DA571D"/>
    <w:rsid w:val="00DA70D3"/>
    <w:rsid w:val="00DB7C59"/>
    <w:rsid w:val="00DC5196"/>
    <w:rsid w:val="00DD076A"/>
    <w:rsid w:val="00DD4306"/>
    <w:rsid w:val="00DE052F"/>
    <w:rsid w:val="00DF4A2A"/>
    <w:rsid w:val="00DF6A75"/>
    <w:rsid w:val="00E177BE"/>
    <w:rsid w:val="00E24C27"/>
    <w:rsid w:val="00E26665"/>
    <w:rsid w:val="00E32D01"/>
    <w:rsid w:val="00E40C98"/>
    <w:rsid w:val="00E53770"/>
    <w:rsid w:val="00E5445A"/>
    <w:rsid w:val="00E57C1C"/>
    <w:rsid w:val="00E64188"/>
    <w:rsid w:val="00E73902"/>
    <w:rsid w:val="00E8704D"/>
    <w:rsid w:val="00E87D55"/>
    <w:rsid w:val="00EA3443"/>
    <w:rsid w:val="00EA49BA"/>
    <w:rsid w:val="00EA79DA"/>
    <w:rsid w:val="00EB6699"/>
    <w:rsid w:val="00EC30E6"/>
    <w:rsid w:val="00EC6CF8"/>
    <w:rsid w:val="00EC6D08"/>
    <w:rsid w:val="00EE73CC"/>
    <w:rsid w:val="00F00AD6"/>
    <w:rsid w:val="00F14A3A"/>
    <w:rsid w:val="00F172CA"/>
    <w:rsid w:val="00F40BDB"/>
    <w:rsid w:val="00F41414"/>
    <w:rsid w:val="00F56759"/>
    <w:rsid w:val="00F702C4"/>
    <w:rsid w:val="00F72133"/>
    <w:rsid w:val="00F77D0C"/>
    <w:rsid w:val="00F84E36"/>
    <w:rsid w:val="00F93E61"/>
    <w:rsid w:val="00F954B3"/>
    <w:rsid w:val="00F96B1E"/>
    <w:rsid w:val="00FA07AC"/>
    <w:rsid w:val="00FA1658"/>
    <w:rsid w:val="00FA589D"/>
    <w:rsid w:val="00FA7D7E"/>
    <w:rsid w:val="00FB1C2A"/>
    <w:rsid w:val="00FB1F8A"/>
    <w:rsid w:val="00FB2626"/>
    <w:rsid w:val="00FB3911"/>
    <w:rsid w:val="00FB71C5"/>
    <w:rsid w:val="00FC697B"/>
    <w:rsid w:val="00FD0C66"/>
    <w:rsid w:val="00FD307E"/>
    <w:rsid w:val="00FD5876"/>
    <w:rsid w:val="00FF039E"/>
    <w:rsid w:val="00FF1055"/>
    <w:rsid w:val="00FF3E5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FC4A8F8-B779-4CE5-9078-11558C44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2E61A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rsid w:val="00995B7F"/>
    <w:pPr>
      <w:keepNext/>
      <w:numPr>
        <w:numId w:val="4"/>
      </w:numPr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rsid w:val="00995B7F"/>
    <w:pPr>
      <w:keepNext/>
      <w:numPr>
        <w:ilvl w:val="1"/>
        <w:numId w:val="4"/>
      </w:numPr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rsid w:val="00995B7F"/>
    <w:pPr>
      <w:keepNext/>
      <w:numPr>
        <w:ilvl w:val="2"/>
        <w:numId w:val="4"/>
      </w:num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rsid w:val="00D16D3D"/>
    <w:pPr>
      <w:keepNext/>
      <w:numPr>
        <w:ilvl w:val="3"/>
        <w:numId w:val="4"/>
      </w:numPr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6D3D"/>
    <w:pPr>
      <w:keepNext/>
      <w:numPr>
        <w:ilvl w:val="4"/>
        <w:numId w:val="4"/>
      </w:numPr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6D3D"/>
    <w:pPr>
      <w:keepNext/>
      <w:numPr>
        <w:ilvl w:val="5"/>
        <w:numId w:val="4"/>
      </w:numPr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6D3D"/>
    <w:pPr>
      <w:keepNext/>
      <w:numPr>
        <w:ilvl w:val="6"/>
        <w:numId w:val="4"/>
      </w:numPr>
      <w:ind w:leftChars="800" w:left="800"/>
      <w:outlineLvl w:val="6"/>
    </w:pPr>
  </w:style>
  <w:style w:type="paragraph" w:styleId="80">
    <w:name w:val="heading 8"/>
    <w:basedOn w:val="a"/>
    <w:next w:val="a"/>
    <w:link w:val="81"/>
    <w:uiPriority w:val="9"/>
    <w:semiHidden/>
    <w:unhideWhenUsed/>
    <w:qFormat/>
    <w:rsid w:val="00D16D3D"/>
    <w:pPr>
      <w:keepNext/>
      <w:numPr>
        <w:ilvl w:val="7"/>
        <w:numId w:val="4"/>
      </w:numPr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6D3D"/>
    <w:pPr>
      <w:keepNext/>
      <w:numPr>
        <w:ilvl w:val="8"/>
        <w:numId w:val="4"/>
      </w:numPr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tle1">
    <w:name w:val="2_Title#1"/>
    <w:basedOn w:val="a"/>
    <w:link w:val="2Title10"/>
    <w:qFormat/>
    <w:rsid w:val="00741F71"/>
    <w:pPr>
      <w:keepNext/>
      <w:keepLines/>
      <w:widowControl/>
      <w:numPr>
        <w:ilvl w:val="1"/>
        <w:numId w:val="12"/>
      </w:numPr>
      <w:ind w:rightChars="100" w:right="240"/>
      <w:jc w:val="left"/>
    </w:pPr>
    <w:rPr>
      <w:rFonts w:asciiTheme="majorHAnsi" w:eastAsiaTheme="majorHAnsi" w:hAnsiTheme="majorHAnsi" w:cs="ＭＳ ゴシック"/>
      <w:b/>
      <w:sz w:val="20"/>
      <w:szCs w:val="20"/>
    </w:rPr>
  </w:style>
  <w:style w:type="paragraph" w:styleId="a3">
    <w:name w:val="Title"/>
    <w:basedOn w:val="a"/>
    <w:next w:val="a"/>
    <w:link w:val="a4"/>
    <w:uiPriority w:val="10"/>
    <w:rsid w:val="00995B7F"/>
    <w:pPr>
      <w:spacing w:before="240" w:after="120"/>
      <w:jc w:val="center"/>
      <w:outlineLvl w:val="0"/>
    </w:pPr>
    <w:rPr>
      <w:rFonts w:asciiTheme="majorHAnsi" w:eastAsia="ヒラギノ角ゴ Pro W6" w:hAnsiTheme="majorHAnsi" w:cstheme="majorBidi"/>
      <w:szCs w:val="32"/>
    </w:rPr>
  </w:style>
  <w:style w:type="paragraph" w:customStyle="1" w:styleId="41">
    <w:name w:val="4_本文1"/>
    <w:link w:val="410"/>
    <w:qFormat/>
    <w:rsid w:val="006C32D3"/>
    <w:pPr>
      <w:ind w:leftChars="664" w:left="1594"/>
    </w:pPr>
    <w:rPr>
      <w:rFonts w:eastAsiaTheme="minorHAnsi"/>
      <w:spacing w:val="-2"/>
      <w:sz w:val="20"/>
      <w:szCs w:val="20"/>
    </w:rPr>
  </w:style>
  <w:style w:type="character" w:customStyle="1" w:styleId="a4">
    <w:name w:val="表題 (文字)"/>
    <w:basedOn w:val="a0"/>
    <w:link w:val="a3"/>
    <w:uiPriority w:val="10"/>
    <w:rsid w:val="00995B7F"/>
    <w:rPr>
      <w:rFonts w:asciiTheme="majorHAnsi" w:eastAsia="ヒラギノ角ゴ Pro W6" w:hAnsiTheme="majorHAnsi" w:cstheme="majorBidi"/>
      <w:szCs w:val="32"/>
    </w:rPr>
  </w:style>
  <w:style w:type="paragraph" w:customStyle="1" w:styleId="61">
    <w:name w:val="6_箇条1"/>
    <w:qFormat/>
    <w:rsid w:val="002E61A6"/>
    <w:pPr>
      <w:numPr>
        <w:numId w:val="2"/>
      </w:numPr>
      <w:ind w:hanging="146"/>
    </w:pPr>
    <w:rPr>
      <w:rFonts w:eastAsiaTheme="minorHAnsi"/>
      <w:sz w:val="20"/>
      <w:szCs w:val="20"/>
    </w:rPr>
  </w:style>
  <w:style w:type="paragraph" w:customStyle="1" w:styleId="91">
    <w:name w:val="9_大見出"/>
    <w:link w:val="92"/>
    <w:qFormat/>
    <w:rsid w:val="006C32D3"/>
    <w:pPr>
      <w:keepNext/>
      <w:pBdr>
        <w:top w:val="single" w:sz="4" w:space="3" w:color="auto"/>
        <w:left w:val="single" w:sz="48" w:space="4" w:color="auto"/>
      </w:pBdr>
      <w:spacing w:beforeLines="100" w:before="400" w:line="280" w:lineRule="exact"/>
      <w:ind w:leftChars="100" w:left="240"/>
    </w:pPr>
    <w:rPr>
      <w:rFonts w:ascii="ヒラギノ角ゴ5" w:eastAsiaTheme="majorEastAsia" w:hAnsi="ヒラギノ角ゴ Pro W6"/>
    </w:rPr>
  </w:style>
  <w:style w:type="numbering" w:customStyle="1" w:styleId="RN">
    <w:name w:val="RN連番見出し"/>
    <w:basedOn w:val="a2"/>
    <w:uiPriority w:val="99"/>
    <w:rsid w:val="00995B7F"/>
    <w:pPr>
      <w:numPr>
        <w:numId w:val="1"/>
      </w:numPr>
    </w:pPr>
  </w:style>
  <w:style w:type="paragraph" w:customStyle="1" w:styleId="93">
    <w:name w:val="9_基本"/>
    <w:link w:val="94"/>
    <w:qFormat/>
    <w:rsid w:val="00995B7F"/>
    <w:pPr>
      <w:ind w:leftChars="295" w:left="708"/>
    </w:pPr>
    <w:rPr>
      <w:rFonts w:eastAsiaTheme="minorHAnsi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95B7F"/>
    <w:rPr>
      <w:rFonts w:ascii="ヒラギノ角ゴ ProN W3" w:eastAsia="ヒラギノ角ゴ ProN W3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995B7F"/>
    <w:rPr>
      <w:rFonts w:ascii="ヒラギノ角ゴ ProN W3" w:eastAsia="ヒラギノ角ゴ ProN W3"/>
      <w:sz w:val="18"/>
      <w:szCs w:val="18"/>
    </w:rPr>
  </w:style>
  <w:style w:type="paragraph" w:styleId="a7">
    <w:name w:val="Quote"/>
    <w:basedOn w:val="a"/>
    <w:next w:val="a"/>
    <w:link w:val="a8"/>
    <w:uiPriority w:val="29"/>
    <w:rsid w:val="00995B7F"/>
    <w:rPr>
      <w:i/>
      <w:iCs/>
      <w:color w:val="000000" w:themeColor="text1"/>
    </w:rPr>
  </w:style>
  <w:style w:type="paragraph" w:customStyle="1" w:styleId="URL">
    <w:name w:val="URL"/>
    <w:basedOn w:val="41"/>
    <w:qFormat/>
    <w:rsid w:val="00995B7F"/>
    <w:pPr>
      <w:ind w:leftChars="289" w:left="694"/>
      <w:jc w:val="right"/>
    </w:pPr>
    <w:rPr>
      <w:rFonts w:ascii="Courier New" w:eastAsia="Courier New" w:hAnsi="Courier New" w:cs="Courier New"/>
      <w:sz w:val="18"/>
      <w:szCs w:val="18"/>
    </w:rPr>
  </w:style>
  <w:style w:type="paragraph" w:customStyle="1" w:styleId="82">
    <w:name w:val="8_ﾄﾗﾌﾞﾙ#"/>
    <w:basedOn w:val="41"/>
    <w:qFormat/>
    <w:rsid w:val="00995B7F"/>
    <w:pPr>
      <w:spacing w:line="240" w:lineRule="exact"/>
      <w:jc w:val="right"/>
    </w:pPr>
    <w:rPr>
      <w:rFonts w:ascii="Courier New" w:eastAsia="Courier New" w:hAnsi="Courier New" w:cs="Courier New"/>
      <w:color w:val="808080" w:themeColor="background1" w:themeShade="80"/>
      <w:sz w:val="16"/>
      <w:szCs w:val="16"/>
    </w:rPr>
  </w:style>
  <w:style w:type="paragraph" w:customStyle="1" w:styleId="71">
    <w:name w:val="7_小見出"/>
    <w:qFormat/>
    <w:rsid w:val="00995B7F"/>
    <w:pPr>
      <w:ind w:leftChars="497" w:left="1193"/>
    </w:pPr>
    <w:rPr>
      <w:rFonts w:asciiTheme="majorHAnsi" w:eastAsiaTheme="majorHAnsi" w:hAnsiTheme="majorHAnsi"/>
      <w:sz w:val="20"/>
      <w:szCs w:val="20"/>
    </w:rPr>
  </w:style>
  <w:style w:type="character" w:customStyle="1" w:styleId="a8">
    <w:name w:val="引用文 (文字)"/>
    <w:basedOn w:val="a0"/>
    <w:link w:val="a7"/>
    <w:uiPriority w:val="29"/>
    <w:rsid w:val="00995B7F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rsid w:val="00995B7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995B7F"/>
    <w:rPr>
      <w:b/>
      <w:bCs/>
      <w:i/>
      <w:iCs/>
      <w:color w:val="4F81BD" w:themeColor="accent1"/>
    </w:rPr>
  </w:style>
  <w:style w:type="paragraph" w:styleId="a9">
    <w:name w:val="footer"/>
    <w:basedOn w:val="a"/>
    <w:link w:val="aa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95B7F"/>
  </w:style>
  <w:style w:type="paragraph" w:styleId="ab">
    <w:name w:val="header"/>
    <w:basedOn w:val="a"/>
    <w:link w:val="ac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95B7F"/>
  </w:style>
  <w:style w:type="paragraph" w:customStyle="1" w:styleId="RN0">
    <w:name w:val="RN_ヘッダ"/>
    <w:basedOn w:val="a"/>
    <w:link w:val="RN1"/>
    <w:rsid w:val="00995B7F"/>
    <w:pPr>
      <w:pBdr>
        <w:bottom w:val="thinThickSmallGap" w:sz="12" w:space="1" w:color="auto"/>
      </w:pBdr>
      <w:ind w:firstLine="720"/>
      <w:jc w:val="right"/>
    </w:pPr>
    <w:rPr>
      <w:rFonts w:ascii="ヒラギノ角ゴ Pro W3" w:eastAsia="ヒラギノ角ゴ Pro W3" w:hAnsi="ヒラギノ角ゴ Pro W3"/>
      <w:sz w:val="20"/>
      <w:szCs w:val="20"/>
    </w:rPr>
  </w:style>
  <w:style w:type="paragraph" w:customStyle="1" w:styleId="RN2">
    <w:name w:val="RN_フッタ"/>
    <w:basedOn w:val="a"/>
    <w:link w:val="RN3"/>
    <w:rsid w:val="00995B7F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1">
    <w:name w:val="RN_ヘッダ (文字)"/>
    <w:basedOn w:val="a0"/>
    <w:link w:val="RN0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3">
    <w:name w:val="RN_フッタ (文字)"/>
    <w:basedOn w:val="a0"/>
    <w:link w:val="RN2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20">
    <w:name w:val="見出し 2 (文字)"/>
    <w:basedOn w:val="a0"/>
    <w:link w:val="2"/>
    <w:uiPriority w:val="9"/>
    <w:rsid w:val="00995B7F"/>
    <w:rPr>
      <w:rFonts w:asciiTheme="majorHAnsi" w:eastAsiaTheme="majorEastAsia" w:hAnsiTheme="majorHAnsi" w:cstheme="majorBidi"/>
    </w:rPr>
  </w:style>
  <w:style w:type="character" w:customStyle="1" w:styleId="10">
    <w:name w:val="見出し 1 (文字)"/>
    <w:basedOn w:val="a0"/>
    <w:link w:val="1"/>
    <w:uiPriority w:val="9"/>
    <w:rsid w:val="00995B7F"/>
    <w:rPr>
      <w:rFonts w:asciiTheme="majorHAnsi" w:eastAsiaTheme="majorEastAsia" w:hAnsiTheme="majorHAnsi" w:cstheme="majorBidi"/>
    </w:rPr>
  </w:style>
  <w:style w:type="character" w:styleId="ad">
    <w:name w:val="Hyperlink"/>
    <w:basedOn w:val="a0"/>
    <w:uiPriority w:val="99"/>
    <w:unhideWhenUsed/>
    <w:rsid w:val="00995B7F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995B7F"/>
    <w:rPr>
      <w:color w:val="800080" w:themeColor="followedHyperlink"/>
      <w:u w:val="single"/>
    </w:rPr>
  </w:style>
  <w:style w:type="character" w:customStyle="1" w:styleId="30">
    <w:name w:val="見出し 3 (文字)"/>
    <w:basedOn w:val="a0"/>
    <w:link w:val="3"/>
    <w:uiPriority w:val="9"/>
    <w:rsid w:val="00995B7F"/>
    <w:rPr>
      <w:rFonts w:asciiTheme="majorHAnsi" w:eastAsiaTheme="majorEastAsia" w:hAnsiTheme="majorHAnsi" w:cstheme="majorBidi"/>
    </w:rPr>
  </w:style>
  <w:style w:type="paragraph" w:customStyle="1" w:styleId="52">
    <w:name w:val="5_本文2"/>
    <w:link w:val="520"/>
    <w:qFormat/>
    <w:rsid w:val="00AA5422"/>
    <w:pPr>
      <w:ind w:leftChars="945" w:left="2269" w:hanging="1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20">
    <w:name w:val="9_大見出2"/>
    <w:basedOn w:val="91"/>
    <w:link w:val="921"/>
    <w:qFormat/>
    <w:rsid w:val="00995B7F"/>
    <w:pPr>
      <w:pBdr>
        <w:left w:val="double" w:sz="24" w:space="4" w:color="auto"/>
      </w:pBdr>
    </w:pPr>
  </w:style>
  <w:style w:type="character" w:customStyle="1" w:styleId="410">
    <w:name w:val="4_本文1 (文字)"/>
    <w:basedOn w:val="a0"/>
    <w:link w:val="41"/>
    <w:rsid w:val="006C32D3"/>
    <w:rPr>
      <w:rFonts w:eastAsiaTheme="minorHAnsi"/>
      <w:spacing w:val="-2"/>
      <w:sz w:val="20"/>
      <w:szCs w:val="20"/>
    </w:rPr>
  </w:style>
  <w:style w:type="character" w:customStyle="1" w:styleId="520">
    <w:name w:val="5_本文2 (文字)"/>
    <w:basedOn w:val="410"/>
    <w:link w:val="52"/>
    <w:rsid w:val="00AA5422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2">
    <w:name w:val="9_大見出 (文字)"/>
    <w:basedOn w:val="a0"/>
    <w:link w:val="91"/>
    <w:rsid w:val="006C32D3"/>
    <w:rPr>
      <w:rFonts w:ascii="ヒラギノ角ゴ5" w:eastAsiaTheme="majorEastAsia" w:hAnsi="ヒラギノ角ゴ Pro W6"/>
    </w:rPr>
  </w:style>
  <w:style w:type="character" w:customStyle="1" w:styleId="921">
    <w:name w:val="9_大見出2 (文字)"/>
    <w:basedOn w:val="92"/>
    <w:link w:val="920"/>
    <w:rsid w:val="00995B7F"/>
    <w:rPr>
      <w:rFonts w:ascii="ヒラギノ角ゴ5" w:eastAsiaTheme="majorEastAsia" w:hAnsi="ヒラギノ角ゴ Pro W6"/>
    </w:rPr>
  </w:style>
  <w:style w:type="paragraph" w:customStyle="1" w:styleId="3Title2">
    <w:name w:val="3_Title#2"/>
    <w:basedOn w:val="2Title1"/>
    <w:link w:val="3Title20"/>
    <w:qFormat/>
    <w:rsid w:val="00741F71"/>
    <w:pPr>
      <w:numPr>
        <w:ilvl w:val="2"/>
      </w:numPr>
    </w:pPr>
  </w:style>
  <w:style w:type="character" w:customStyle="1" w:styleId="2Title10">
    <w:name w:val="2_Title#1 (文字)"/>
    <w:basedOn w:val="a0"/>
    <w:link w:val="2Title1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paragraph" w:customStyle="1" w:styleId="600">
    <w:name w:val="6_箇条0"/>
    <w:basedOn w:val="61"/>
    <w:rsid w:val="002E61A6"/>
    <w:pPr>
      <w:ind w:left="1560" w:hanging="142"/>
    </w:pPr>
  </w:style>
  <w:style w:type="paragraph" w:customStyle="1" w:styleId="83">
    <w:name w:val="8_基本等幅"/>
    <w:link w:val="84"/>
    <w:qFormat/>
    <w:rsid w:val="00995B7F"/>
    <w:rPr>
      <w:rFonts w:eastAsiaTheme="minorHAnsi"/>
      <w:sz w:val="20"/>
      <w:szCs w:val="20"/>
    </w:rPr>
  </w:style>
  <w:style w:type="character" w:customStyle="1" w:styleId="3Title20">
    <w:name w:val="3_Title#2 (文字)"/>
    <w:basedOn w:val="2Title10"/>
    <w:link w:val="3Title2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character" w:customStyle="1" w:styleId="94">
    <w:name w:val="9_基本 (文字)"/>
    <w:basedOn w:val="a0"/>
    <w:link w:val="93"/>
    <w:rsid w:val="00995B7F"/>
    <w:rPr>
      <w:rFonts w:eastAsiaTheme="minorHAnsi"/>
      <w:sz w:val="20"/>
      <w:szCs w:val="20"/>
    </w:rPr>
  </w:style>
  <w:style w:type="character" w:customStyle="1" w:styleId="84">
    <w:name w:val="8_基本等幅 (文字)"/>
    <w:basedOn w:val="94"/>
    <w:link w:val="83"/>
    <w:rsid w:val="00995B7F"/>
    <w:rPr>
      <w:rFonts w:eastAsiaTheme="minorHAnsi"/>
      <w:sz w:val="20"/>
      <w:szCs w:val="20"/>
    </w:rPr>
  </w:style>
  <w:style w:type="paragraph" w:customStyle="1" w:styleId="930">
    <w:name w:val="9_本文3"/>
    <w:link w:val="931"/>
    <w:qFormat/>
    <w:rsid w:val="00995B7F"/>
    <w:pPr>
      <w:ind w:leftChars="864" w:left="2074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32">
    <w:name w:val="9_大見出3"/>
    <w:basedOn w:val="920"/>
    <w:link w:val="933"/>
    <w:qFormat/>
    <w:rsid w:val="00995B7F"/>
    <w:pPr>
      <w:pBdr>
        <w:left w:val="single" w:sz="4" w:space="4" w:color="auto"/>
      </w:pBdr>
    </w:pPr>
  </w:style>
  <w:style w:type="character" w:customStyle="1" w:styleId="931">
    <w:name w:val="9_本文3 (文字)"/>
    <w:basedOn w:val="520"/>
    <w:link w:val="930"/>
    <w:rsid w:val="00995B7F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33">
    <w:name w:val="9_大見出3 (文字)"/>
    <w:basedOn w:val="921"/>
    <w:link w:val="932"/>
    <w:rsid w:val="00995B7F"/>
    <w:rPr>
      <w:rFonts w:ascii="ヒラギノ角ゴ5" w:eastAsiaTheme="majorEastAsia" w:hAnsi="ヒラギノ角ゴ Pro W6"/>
    </w:rPr>
  </w:style>
  <w:style w:type="table" w:styleId="af">
    <w:name w:val="Table Grid"/>
    <w:basedOn w:val="a1"/>
    <w:uiPriority w:val="59"/>
    <w:rsid w:val="00995B7F"/>
    <w:rPr>
      <w:rFonts w:eastAsia="Times New Roman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見出し 1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10">
    <w:name w:val="見出し 2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12">
    <w:name w:val="見出し 1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20">
    <w:name w:val="見出し 2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paragraph" w:customStyle="1" w:styleId="62">
    <w:name w:val="6_トラレポ"/>
    <w:basedOn w:val="83"/>
    <w:link w:val="63"/>
    <w:qFormat/>
    <w:rsid w:val="00995B7F"/>
    <w:pPr>
      <w:ind w:leftChars="118" w:left="1701" w:hangingChars="709" w:hanging="1418"/>
    </w:pPr>
  </w:style>
  <w:style w:type="character" w:customStyle="1" w:styleId="63">
    <w:name w:val="6_トラレポ (文字)"/>
    <w:basedOn w:val="84"/>
    <w:link w:val="62"/>
    <w:rsid w:val="00995B7F"/>
    <w:rPr>
      <w:rFonts w:eastAsiaTheme="minorHAnsi"/>
      <w:sz w:val="20"/>
      <w:szCs w:val="20"/>
    </w:rPr>
  </w:style>
  <w:style w:type="paragraph" w:customStyle="1" w:styleId="612">
    <w:name w:val="6_箇条12"/>
    <w:qFormat/>
    <w:rsid w:val="00995B7F"/>
    <w:pPr>
      <w:ind w:left="2273" w:hanging="480"/>
    </w:pPr>
    <w:rPr>
      <w:rFonts w:eastAsiaTheme="minorHAnsi"/>
      <w:sz w:val="20"/>
      <w:szCs w:val="20"/>
    </w:rPr>
  </w:style>
  <w:style w:type="paragraph" w:customStyle="1" w:styleId="95">
    <w:name w:val="9_モジュール"/>
    <w:qFormat/>
    <w:rsid w:val="00995B7F"/>
    <w:pPr>
      <w:spacing w:line="160" w:lineRule="exact"/>
    </w:pPr>
    <w:rPr>
      <w:rFonts w:ascii="Courier New" w:hAnsi="Courier New" w:cs="Courier New"/>
      <w:w w:val="80"/>
      <w:kern w:val="0"/>
      <w:sz w:val="16"/>
      <w:szCs w:val="18"/>
    </w:rPr>
  </w:style>
  <w:style w:type="paragraph" w:customStyle="1" w:styleId="8">
    <w:name w:val="8_部位"/>
    <w:qFormat/>
    <w:rsid w:val="00741F71"/>
    <w:pPr>
      <w:numPr>
        <w:numId w:val="12"/>
      </w:numPr>
    </w:pPr>
    <w:rPr>
      <w:rFonts w:asciiTheme="majorHAnsi" w:eastAsiaTheme="majorEastAsia" w:hAnsiTheme="majorHAnsi" w:cstheme="majorBidi"/>
      <w:b/>
      <w:sz w:val="20"/>
      <w:szCs w:val="20"/>
    </w:rPr>
  </w:style>
  <w:style w:type="paragraph" w:styleId="af0">
    <w:name w:val="Subtitle"/>
    <w:basedOn w:val="a"/>
    <w:next w:val="a"/>
    <w:link w:val="af1"/>
    <w:uiPriority w:val="11"/>
    <w:rsid w:val="00995B7F"/>
    <w:pPr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1">
    <w:name w:val="副題 (文字)"/>
    <w:basedOn w:val="a0"/>
    <w:link w:val="af0"/>
    <w:uiPriority w:val="11"/>
    <w:rsid w:val="00995B7F"/>
    <w:rPr>
      <w:rFonts w:asciiTheme="majorHAnsi" w:eastAsiaTheme="majorEastAsia" w:hAnsiTheme="majorHAnsi" w:cstheme="majorBidi"/>
    </w:rPr>
  </w:style>
  <w:style w:type="numbering" w:customStyle="1" w:styleId="0RN">
    <w:name w:val="0_RN"/>
    <w:uiPriority w:val="99"/>
    <w:rsid w:val="00D40878"/>
    <w:pPr>
      <w:numPr>
        <w:numId w:val="3"/>
      </w:numPr>
    </w:pPr>
  </w:style>
  <w:style w:type="paragraph" w:styleId="af2">
    <w:name w:val="List Paragraph"/>
    <w:basedOn w:val="a"/>
    <w:uiPriority w:val="34"/>
    <w:rsid w:val="00D16D3D"/>
    <w:pPr>
      <w:ind w:leftChars="400" w:left="840"/>
    </w:pPr>
  </w:style>
  <w:style w:type="character" w:customStyle="1" w:styleId="40">
    <w:name w:val="見出し 4 (文字)"/>
    <w:basedOn w:val="a0"/>
    <w:link w:val="4"/>
    <w:uiPriority w:val="9"/>
    <w:semiHidden/>
    <w:rsid w:val="00D16D3D"/>
    <w:rPr>
      <w:b/>
      <w:bCs/>
    </w:rPr>
  </w:style>
  <w:style w:type="character" w:customStyle="1" w:styleId="50">
    <w:name w:val="見出し 5 (文字)"/>
    <w:basedOn w:val="a0"/>
    <w:link w:val="5"/>
    <w:uiPriority w:val="9"/>
    <w:semiHidden/>
    <w:rsid w:val="00D16D3D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semiHidden/>
    <w:rsid w:val="00D16D3D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D16D3D"/>
  </w:style>
  <w:style w:type="character" w:customStyle="1" w:styleId="81">
    <w:name w:val="見出し 8 (文字)"/>
    <w:basedOn w:val="a0"/>
    <w:link w:val="80"/>
    <w:uiPriority w:val="9"/>
    <w:semiHidden/>
    <w:rsid w:val="00D16D3D"/>
  </w:style>
  <w:style w:type="character" w:customStyle="1" w:styleId="90">
    <w:name w:val="見出し 9 (文字)"/>
    <w:basedOn w:val="a0"/>
    <w:link w:val="9"/>
    <w:uiPriority w:val="9"/>
    <w:semiHidden/>
    <w:rsid w:val="00D16D3D"/>
  </w:style>
  <w:style w:type="table" w:customStyle="1" w:styleId="13">
    <w:name w:val="表 (格子)1"/>
    <w:basedOn w:val="a1"/>
    <w:next w:val="af"/>
    <w:uiPriority w:val="59"/>
    <w:rsid w:val="00137F3C"/>
    <w:rPr>
      <w:rFonts w:eastAsia="Times New Roman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Title11">
    <w:name w:val="2_Title#11"/>
    <w:basedOn w:val="a"/>
    <w:qFormat/>
    <w:rsid w:val="00145704"/>
    <w:pPr>
      <w:keepNext/>
      <w:keepLines/>
      <w:widowControl/>
      <w:ind w:left="425" w:rightChars="100" w:right="240" w:hanging="425"/>
      <w:jc w:val="left"/>
    </w:pPr>
    <w:rPr>
      <w:rFonts w:asciiTheme="majorHAnsi" w:eastAsiaTheme="majorHAnsi" w:hAnsiTheme="majorHAnsi" w:cs="ＭＳ ゴシック"/>
      <w:b/>
      <w:sz w:val="20"/>
      <w:szCs w:val="20"/>
    </w:rPr>
  </w:style>
  <w:style w:type="paragraph" w:customStyle="1" w:styleId="411">
    <w:name w:val="4_本文11"/>
    <w:qFormat/>
    <w:rsid w:val="00145704"/>
    <w:pPr>
      <w:ind w:leftChars="664" w:left="1594"/>
    </w:pPr>
    <w:rPr>
      <w:rFonts w:eastAsiaTheme="minorHAnsi"/>
      <w:spacing w:val="-2"/>
      <w:sz w:val="20"/>
      <w:szCs w:val="20"/>
    </w:rPr>
  </w:style>
  <w:style w:type="paragraph" w:customStyle="1" w:styleId="RN5">
    <w:name w:val="RN_フッタ5"/>
    <w:basedOn w:val="a"/>
    <w:rsid w:val="00145704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  <w:style w:type="paragraph" w:customStyle="1" w:styleId="3Title21">
    <w:name w:val="3_Title#21"/>
    <w:basedOn w:val="2Title1"/>
    <w:qFormat/>
    <w:rsid w:val="00145704"/>
    <w:pPr>
      <w:numPr>
        <w:ilvl w:val="0"/>
        <w:numId w:val="0"/>
      </w:numPr>
      <w:ind w:left="1021" w:hanging="596"/>
    </w:pPr>
  </w:style>
  <w:style w:type="paragraph" w:customStyle="1" w:styleId="610">
    <w:name w:val="6_トラレポ1"/>
    <w:basedOn w:val="83"/>
    <w:qFormat/>
    <w:rsid w:val="00145704"/>
    <w:pPr>
      <w:ind w:leftChars="118" w:left="1701" w:hangingChars="709" w:hanging="1418"/>
    </w:pPr>
  </w:style>
  <w:style w:type="paragraph" w:customStyle="1" w:styleId="810">
    <w:name w:val="8_部位1"/>
    <w:qFormat/>
    <w:rsid w:val="00145704"/>
    <w:rPr>
      <w:rFonts w:asciiTheme="majorHAnsi" w:eastAsiaTheme="majorEastAsia" w:hAnsiTheme="majorHAnsi" w:cstheme="majorBidi"/>
      <w:b/>
      <w:sz w:val="20"/>
      <w:szCs w:val="20"/>
    </w:rPr>
  </w:style>
  <w:style w:type="table" w:customStyle="1" w:styleId="110">
    <w:name w:val="表 (格子)11"/>
    <w:basedOn w:val="a1"/>
    <w:next w:val="af"/>
    <w:uiPriority w:val="59"/>
    <w:rsid w:val="00145704"/>
    <w:rPr>
      <w:rFonts w:eastAsia="Times New Roman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A005329\AppData\Roaming\Microsoft\Templates\&#38619;&#24418;master.dotx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CREEN標準">
      <a:majorFont>
        <a:latin typeface="ヒラギノ角ゴ ProN W6"/>
        <a:ea typeface="ヒラギノ角ゴ ProN W6"/>
        <a:cs typeface=""/>
      </a:majorFont>
      <a:minorFont>
        <a:latin typeface="ヒラギノ角ゴ ProN W3"/>
        <a:ea typeface="ヒラギノ角ゴ ProN W3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2D4F032-3D49-4879-9709-CA0FA3210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雛形master.dotx</Template>
  <TotalTime>3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大日本スクリーン製造株式会社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h.takako</dc:creator>
  <cp:lastModifiedBy>Kato Takako (加藤 隆子)</cp:lastModifiedBy>
  <cp:revision>4</cp:revision>
  <cp:lastPrinted>2014-02-28T05:46:00Z</cp:lastPrinted>
  <dcterms:created xsi:type="dcterms:W3CDTF">2018-05-04T09:42:00Z</dcterms:created>
  <dcterms:modified xsi:type="dcterms:W3CDTF">2018-05-04T09:48:00Z</dcterms:modified>
</cp:coreProperties>
</file>