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ADE" w:rsidRDefault="00645ADE" w:rsidP="00386F29">
      <w:pPr>
        <w:sectPr w:rsidR="00645ADE" w:rsidSect="00FA7D7E">
          <w:headerReference w:type="even" r:id="rId8"/>
          <w:headerReference w:type="default" r:id="rId9"/>
          <w:footerReference w:type="default" r:id="rId10"/>
          <w:type w:val="continuous"/>
          <w:pgSz w:w="11900" w:h="16840"/>
          <w:pgMar w:top="0" w:right="1134" w:bottom="0" w:left="1134" w:header="851" w:footer="992" w:gutter="0"/>
          <w:cols w:space="425"/>
          <w:docGrid w:type="lines" w:linePitch="400"/>
        </w:sectPr>
      </w:pPr>
      <w:bookmarkStart w:id="0" w:name="_GoBack"/>
      <w:bookmarkEnd w:id="0"/>
    </w:p>
    <w:p w:rsidR="00386F29" w:rsidRPr="00386F29" w:rsidRDefault="00386F29" w:rsidP="00386F29"/>
    <w:sectPr w:rsidR="00386F29" w:rsidRPr="00386F29" w:rsidSect="00FA7D7E">
      <w:headerReference w:type="even" r:id="rId11"/>
      <w:headerReference w:type="default" r:id="rId12"/>
      <w:footerReference w:type="default" r:id="rId13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C26" w:rsidRDefault="00057C26">
      <w:r>
        <w:separator/>
      </w:r>
    </w:p>
  </w:endnote>
  <w:endnote w:type="continuationSeparator" w:id="0">
    <w:p w:rsidR="00057C26" w:rsidRDefault="0005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DE" w:rsidRPr="00A13E96" w:rsidRDefault="00645ADE" w:rsidP="00600945">
    <w:pPr>
      <w:pStyle w:val="RN20"/>
      <w:pBdr>
        <w:top w:val="none" w:sz="0" w:space="0" w:color="auto"/>
      </w:pBdr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C26" w:rsidRDefault="00057C26">
      <w:r>
        <w:separator/>
      </w:r>
    </w:p>
  </w:footnote>
  <w:footnote w:type="continuationSeparator" w:id="0">
    <w:p w:rsidR="00057C26" w:rsidRDefault="00057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DE" w:rsidRDefault="00645ADE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645ADE" w:rsidRDefault="00645ADE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DE" w:rsidRPr="00551F72" w:rsidRDefault="00645ADE"/>
  <w:p w:rsidR="00645ADE" w:rsidRDefault="00645A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hideSpellingErrors/>
  <w:hideGrammaticalErrors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57C26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91BA5"/>
    <w:rsid w:val="001A6676"/>
    <w:rsid w:val="001B0FC2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ADE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20">
    <w:name w:val="RN_フッタ2"/>
    <w:basedOn w:val="a"/>
    <w:rsid w:val="00645ADE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7664DE-0236-4BC5-9AF6-08A6CF8F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Kato Takako (加藤 隆子)</cp:lastModifiedBy>
  <cp:revision>2</cp:revision>
  <cp:lastPrinted>2014-02-28T05:46:00Z</cp:lastPrinted>
  <dcterms:created xsi:type="dcterms:W3CDTF">2018-05-04T09:42:00Z</dcterms:created>
  <dcterms:modified xsi:type="dcterms:W3CDTF">2018-05-04T09:44:00Z</dcterms:modified>
</cp:coreProperties>
</file>