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3725" w:rsidRDefault="00173725" w:rsidP="00386F29">
      <w:pPr>
        <w:sectPr w:rsidR="00173725" w:rsidSect="00FA7D7E">
          <w:headerReference w:type="even" r:id="rId8"/>
          <w:headerReference w:type="default" r:id="rId9"/>
          <w:footerReference w:type="default" r:id="rId10"/>
          <w:type w:val="continuous"/>
          <w:pgSz w:w="11900" w:h="16840"/>
          <w:pgMar w:top="0" w:right="1134" w:bottom="0" w:left="1134" w:header="851" w:footer="992" w:gutter="0"/>
          <w:cols w:space="425"/>
          <w:docGrid w:type="lines" w:linePitch="400"/>
        </w:sectPr>
      </w:pPr>
      <w:bookmarkStart w:id="0" w:name="_GoBack"/>
      <w:bookmarkEnd w:id="0"/>
    </w:p>
    <w:p w:rsidR="00386F29" w:rsidRPr="00386F29" w:rsidRDefault="00386F29" w:rsidP="00386F29"/>
    <w:sectPr w:rsidR="00386F29" w:rsidRPr="00386F29" w:rsidSect="00FA7D7E">
      <w:headerReference w:type="even" r:id="rId11"/>
      <w:headerReference w:type="default" r:id="rId12"/>
      <w:footerReference w:type="default" r:id="rId13"/>
      <w:type w:val="continuous"/>
      <w:pgSz w:w="11900" w:h="16840"/>
      <w:pgMar w:top="0" w:right="1134" w:bottom="0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31FE" w:rsidRDefault="00D831FE">
      <w:r>
        <w:separator/>
      </w:r>
    </w:p>
  </w:endnote>
  <w:endnote w:type="continuationSeparator" w:id="0">
    <w:p w:rsidR="00D831FE" w:rsidRDefault="00D83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ヒラギノ角ゴ ProN W3">
    <w:altName w:val="ＭＳ ゴシック"/>
    <w:panose1 w:val="020B03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ヒラギノ角ゴ Pro W6"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角ゴ5">
    <w:altName w:val="游ゴシック"/>
    <w:charset w:val="80"/>
    <w:family w:val="modern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ヒラギノ角ゴ Pro W3">
    <w:altName w:val="游ゴシック"/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明朝体3"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725" w:rsidRPr="00A13E96" w:rsidRDefault="00173725" w:rsidP="00600945">
    <w:pPr>
      <w:pStyle w:val="RN10"/>
      <w:pBdr>
        <w:top w:val="none" w:sz="0" w:space="0" w:color="auto"/>
      </w:pBdr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A13E96" w:rsidRDefault="00EA3443" w:rsidP="00600945">
    <w:pPr>
      <w:pStyle w:val="RN2"/>
      <w:pBdr>
        <w:top w:val="none" w:sz="0" w:space="0" w:color="auto"/>
      </w:pBd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31FE" w:rsidRDefault="00D831FE">
      <w:r>
        <w:separator/>
      </w:r>
    </w:p>
  </w:footnote>
  <w:footnote w:type="continuationSeparator" w:id="0">
    <w:p w:rsidR="00D831FE" w:rsidRDefault="00D83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725" w:rsidRDefault="00173725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173725" w:rsidRDefault="00173725" w:rsidP="003F5E91">
    <w:pP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725" w:rsidRPr="00551F72" w:rsidRDefault="00173725"/>
  <w:p w:rsidR="00173725" w:rsidRDefault="0017372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Default="00EA3443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EA3443" w:rsidRDefault="00EA3443" w:rsidP="003F5E91">
    <w:pPr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551F72" w:rsidRDefault="00EA3443"/>
  <w:p w:rsidR="00EA3443" w:rsidRDefault="00EA34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20292"/>
    <w:multiLevelType w:val="hybridMultilevel"/>
    <w:tmpl w:val="5094D168"/>
    <w:lvl w:ilvl="0" w:tplc="107A78A6">
      <w:start w:val="1"/>
      <w:numFmt w:val="bullet"/>
      <w:pStyle w:val="61"/>
      <w:lvlText w:val=""/>
      <w:lvlJc w:val="left"/>
      <w:pPr>
        <w:ind w:left="2273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2753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13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193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53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633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113" w:hanging="480"/>
      </w:pPr>
      <w:rPr>
        <w:rFonts w:ascii="Wingdings" w:hAnsi="Wingdings" w:hint="default"/>
      </w:rPr>
    </w:lvl>
  </w:abstractNum>
  <w:abstractNum w:abstractNumId="1" w15:restartNumberingAfterBreak="0">
    <w:nsid w:val="07B855A2"/>
    <w:multiLevelType w:val="multilevel"/>
    <w:tmpl w:val="37BA4FF4"/>
    <w:styleLink w:val="0RN"/>
    <w:lvl w:ilvl="0">
      <w:start w:val="1"/>
      <w:numFmt w:val="none"/>
      <w:pStyle w:val="8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Title1"/>
      <w:lvlText w:val="%1%2"/>
      <w:lvlJc w:val="left"/>
      <w:pPr>
        <w:ind w:left="425" w:hanging="425"/>
      </w:pPr>
      <w:rPr>
        <w:rFonts w:asciiTheme="majorEastAsia" w:eastAsia="ＭＳ 明朝" w:hint="default"/>
      </w:rPr>
    </w:lvl>
    <w:lvl w:ilvl="2">
      <w:start w:val="1"/>
      <w:numFmt w:val="decimal"/>
      <w:pStyle w:val="3Title2"/>
      <w:lvlText w:val="%2.%3"/>
      <w:lvlJc w:val="left"/>
      <w:pPr>
        <w:ind w:left="1021" w:hanging="596"/>
      </w:pPr>
      <w:rPr>
        <w:rFonts w:asciiTheme="majorEastAsia" w:eastAsia="ＭＳ 明朝"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216D030A"/>
    <w:multiLevelType w:val="multilevel"/>
    <w:tmpl w:val="37BA4FF4"/>
    <w:numStyleLink w:val="0RN"/>
  </w:abstractNum>
  <w:abstractNum w:abstractNumId="3" w15:restartNumberingAfterBreak="0">
    <w:nsid w:val="260373FE"/>
    <w:multiLevelType w:val="multilevel"/>
    <w:tmpl w:val="04090027"/>
    <w:lvl w:ilvl="0">
      <w:start w:val="1"/>
      <w:numFmt w:val="japaneseCounting"/>
      <w:pStyle w:val="1"/>
      <w:lvlText w:val="第%1章"/>
      <w:lvlJc w:val="left"/>
      <w:pPr>
        <w:ind w:left="425" w:hanging="425"/>
      </w:pPr>
    </w:lvl>
    <w:lvl w:ilvl="1">
      <w:start w:val="1"/>
      <w:numFmt w:val="japaneseCounting"/>
      <w:pStyle w:val="2"/>
      <w:lvlText w:val="第%2節"/>
      <w:lvlJc w:val="left"/>
      <w:pPr>
        <w:ind w:left="851" w:hanging="426"/>
      </w:pPr>
    </w:lvl>
    <w:lvl w:ilvl="2">
      <w:start w:val="1"/>
      <w:numFmt w:val="japaneseCounting"/>
      <w:pStyle w:val="3"/>
      <w:lvlText w:val="第%3項"/>
      <w:lvlJc w:val="left"/>
      <w:pPr>
        <w:ind w:left="1276" w:hanging="425"/>
      </w:pPr>
    </w:lvl>
    <w:lvl w:ilvl="3">
      <w:start w:val="1"/>
      <w:numFmt w:val="none"/>
      <w:pStyle w:val="4"/>
      <w:suff w:val="nothing"/>
      <w:lvlText w:val=""/>
      <w:lvlJc w:val="left"/>
      <w:pPr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</w:lvl>
    <w:lvl w:ilvl="7">
      <w:start w:val="1"/>
      <w:numFmt w:val="none"/>
      <w:pStyle w:val="80"/>
      <w:suff w:val="nothing"/>
      <w:lvlText w:val=""/>
      <w:lvlJc w:val="left"/>
      <w:pPr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</w:lvl>
  </w:abstractNum>
  <w:abstractNum w:abstractNumId="4" w15:restartNumberingAfterBreak="0">
    <w:nsid w:val="2A147029"/>
    <w:multiLevelType w:val="multilevel"/>
    <w:tmpl w:val="37BA4FF4"/>
    <w:numStyleLink w:val="0RN"/>
  </w:abstractNum>
  <w:abstractNum w:abstractNumId="5" w15:restartNumberingAfterBreak="0">
    <w:nsid w:val="49674A7A"/>
    <w:multiLevelType w:val="multilevel"/>
    <w:tmpl w:val="37BA4FF4"/>
    <w:numStyleLink w:val="0RN"/>
  </w:abstractNum>
  <w:abstractNum w:abstractNumId="6" w15:restartNumberingAfterBreak="0">
    <w:nsid w:val="5D6819F0"/>
    <w:multiLevelType w:val="multilevel"/>
    <w:tmpl w:val="37BA4FF4"/>
    <w:numStyleLink w:val="0RN"/>
  </w:abstractNum>
  <w:abstractNum w:abstractNumId="7" w15:restartNumberingAfterBreak="0">
    <w:nsid w:val="64BD6989"/>
    <w:multiLevelType w:val="multilevel"/>
    <w:tmpl w:val="A3B6FC2C"/>
    <w:styleLink w:val="RN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aiueoFullWidth"/>
      <w:lvlText w:val="(%2)"/>
      <w:lvlJc w:val="left"/>
      <w:pPr>
        <w:ind w:left="1200" w:hanging="480"/>
      </w:pPr>
    </w:lvl>
    <w:lvl w:ilvl="2">
      <w:start w:val="1"/>
      <w:numFmt w:val="decimalEnclosedCircle"/>
      <w:lvlText w:val="%3"/>
      <w:lvlJc w:val="lef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aiueoFullWidth"/>
      <w:lvlText w:val="(%5)"/>
      <w:lvlJc w:val="left"/>
      <w:pPr>
        <w:ind w:left="2640" w:hanging="480"/>
      </w:pPr>
    </w:lvl>
    <w:lvl w:ilvl="5">
      <w:start w:val="1"/>
      <w:numFmt w:val="decimalEnclosedCircle"/>
      <w:lvlText w:val="%6"/>
      <w:lvlJc w:val="lef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aiueoFullWidth"/>
      <w:lvlText w:val="(%8)"/>
      <w:lvlJc w:val="left"/>
      <w:pPr>
        <w:ind w:left="4080" w:hanging="480"/>
      </w:pPr>
    </w:lvl>
    <w:lvl w:ilvl="8">
      <w:start w:val="1"/>
      <w:numFmt w:val="decimalEnclosedCircle"/>
      <w:lvlText w:val="%9"/>
      <w:lvlJc w:val="left"/>
      <w:pPr>
        <w:ind w:left="4560" w:hanging="480"/>
      </w:pPr>
    </w:lvl>
  </w:abstractNum>
  <w:abstractNum w:abstractNumId="8" w15:restartNumberingAfterBreak="0">
    <w:nsid w:val="78511E55"/>
    <w:multiLevelType w:val="multilevel"/>
    <w:tmpl w:val="37BA4FF4"/>
    <w:numStyleLink w:val="0RN"/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4"/>
  </w:num>
  <w:num w:numId="10">
    <w:abstractNumId w:val="6"/>
  </w:num>
  <w:num w:numId="11">
    <w:abstractNumId w:val="8"/>
  </w:num>
  <w:num w:numId="1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embedSystemFonts/>
  <w:bordersDoNotSurroundHeader/>
  <w:bordersDoNotSurroundFooter/>
  <w:hideSpellingErrors/>
  <w:hideGrammaticalErrors/>
  <w:attachedTemplate r:id="rId1"/>
  <w:defaultTabStop w:val="24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7805"/>
    <w:rsid w:val="00000892"/>
    <w:rsid w:val="000040C5"/>
    <w:rsid w:val="000071B3"/>
    <w:rsid w:val="00010F3C"/>
    <w:rsid w:val="00012F4D"/>
    <w:rsid w:val="000168CC"/>
    <w:rsid w:val="000248A2"/>
    <w:rsid w:val="00037514"/>
    <w:rsid w:val="00041650"/>
    <w:rsid w:val="000560F7"/>
    <w:rsid w:val="00063F8B"/>
    <w:rsid w:val="0008191C"/>
    <w:rsid w:val="000834B2"/>
    <w:rsid w:val="00086D12"/>
    <w:rsid w:val="00095E59"/>
    <w:rsid w:val="00097DBF"/>
    <w:rsid w:val="000B6E91"/>
    <w:rsid w:val="000C4334"/>
    <w:rsid w:val="000C5D49"/>
    <w:rsid w:val="000D2408"/>
    <w:rsid w:val="000E06DB"/>
    <w:rsid w:val="000E5F6A"/>
    <w:rsid w:val="000F11F9"/>
    <w:rsid w:val="000F4D92"/>
    <w:rsid w:val="0010351A"/>
    <w:rsid w:val="001154FD"/>
    <w:rsid w:val="00122A12"/>
    <w:rsid w:val="00130391"/>
    <w:rsid w:val="001356F4"/>
    <w:rsid w:val="00142BDA"/>
    <w:rsid w:val="00156BA9"/>
    <w:rsid w:val="00156E5F"/>
    <w:rsid w:val="001727F1"/>
    <w:rsid w:val="00173725"/>
    <w:rsid w:val="00177626"/>
    <w:rsid w:val="001866A4"/>
    <w:rsid w:val="00191BA5"/>
    <w:rsid w:val="001A6676"/>
    <w:rsid w:val="001B0FC2"/>
    <w:rsid w:val="001C3D8E"/>
    <w:rsid w:val="001D24F1"/>
    <w:rsid w:val="001D40ED"/>
    <w:rsid w:val="001E0874"/>
    <w:rsid w:val="001F6C77"/>
    <w:rsid w:val="00210E8F"/>
    <w:rsid w:val="00216553"/>
    <w:rsid w:val="00230F47"/>
    <w:rsid w:val="002321B6"/>
    <w:rsid w:val="00237FB7"/>
    <w:rsid w:val="00240C50"/>
    <w:rsid w:val="00244938"/>
    <w:rsid w:val="00245821"/>
    <w:rsid w:val="00261842"/>
    <w:rsid w:val="00267A9F"/>
    <w:rsid w:val="00274A96"/>
    <w:rsid w:val="00281134"/>
    <w:rsid w:val="00287E19"/>
    <w:rsid w:val="0029140F"/>
    <w:rsid w:val="00293105"/>
    <w:rsid w:val="002A5118"/>
    <w:rsid w:val="002B3144"/>
    <w:rsid w:val="002B6257"/>
    <w:rsid w:val="002C446B"/>
    <w:rsid w:val="002D2DD8"/>
    <w:rsid w:val="002D7805"/>
    <w:rsid w:val="002E078E"/>
    <w:rsid w:val="002E61A6"/>
    <w:rsid w:val="002E6AA7"/>
    <w:rsid w:val="002F1742"/>
    <w:rsid w:val="003126E1"/>
    <w:rsid w:val="0031392E"/>
    <w:rsid w:val="00313FF9"/>
    <w:rsid w:val="0032024B"/>
    <w:rsid w:val="003238C3"/>
    <w:rsid w:val="00325EEE"/>
    <w:rsid w:val="00337F85"/>
    <w:rsid w:val="00352581"/>
    <w:rsid w:val="00365FCC"/>
    <w:rsid w:val="00366EA0"/>
    <w:rsid w:val="00370044"/>
    <w:rsid w:val="00380759"/>
    <w:rsid w:val="0038461D"/>
    <w:rsid w:val="00386F29"/>
    <w:rsid w:val="0039265B"/>
    <w:rsid w:val="00397971"/>
    <w:rsid w:val="003A2095"/>
    <w:rsid w:val="003A5074"/>
    <w:rsid w:val="003D5397"/>
    <w:rsid w:val="003E73A8"/>
    <w:rsid w:val="003F4C5E"/>
    <w:rsid w:val="003F5E91"/>
    <w:rsid w:val="00402B08"/>
    <w:rsid w:val="00406128"/>
    <w:rsid w:val="00424E2F"/>
    <w:rsid w:val="0043528A"/>
    <w:rsid w:val="00435641"/>
    <w:rsid w:val="00444620"/>
    <w:rsid w:val="00451948"/>
    <w:rsid w:val="00451E18"/>
    <w:rsid w:val="00463183"/>
    <w:rsid w:val="00463665"/>
    <w:rsid w:val="004707F9"/>
    <w:rsid w:val="004742F3"/>
    <w:rsid w:val="004820B4"/>
    <w:rsid w:val="00486EF7"/>
    <w:rsid w:val="00497526"/>
    <w:rsid w:val="004A16F2"/>
    <w:rsid w:val="004A3D16"/>
    <w:rsid w:val="004B4BF2"/>
    <w:rsid w:val="004C261E"/>
    <w:rsid w:val="004C30E0"/>
    <w:rsid w:val="004D2344"/>
    <w:rsid w:val="004D7191"/>
    <w:rsid w:val="004E4ED7"/>
    <w:rsid w:val="004E5258"/>
    <w:rsid w:val="004F777B"/>
    <w:rsid w:val="00502E21"/>
    <w:rsid w:val="00517127"/>
    <w:rsid w:val="00522B09"/>
    <w:rsid w:val="00522F85"/>
    <w:rsid w:val="00525525"/>
    <w:rsid w:val="00541ADC"/>
    <w:rsid w:val="00551F72"/>
    <w:rsid w:val="00556EC8"/>
    <w:rsid w:val="00570DB5"/>
    <w:rsid w:val="00571449"/>
    <w:rsid w:val="00583F25"/>
    <w:rsid w:val="00593631"/>
    <w:rsid w:val="005960E1"/>
    <w:rsid w:val="005967A4"/>
    <w:rsid w:val="005B0617"/>
    <w:rsid w:val="005B3558"/>
    <w:rsid w:val="005C3537"/>
    <w:rsid w:val="005C3B6F"/>
    <w:rsid w:val="005C5ECB"/>
    <w:rsid w:val="005D1374"/>
    <w:rsid w:val="005D2F20"/>
    <w:rsid w:val="005D7E6C"/>
    <w:rsid w:val="005E06B5"/>
    <w:rsid w:val="005F17EF"/>
    <w:rsid w:val="005F4E22"/>
    <w:rsid w:val="00600945"/>
    <w:rsid w:val="00600EC5"/>
    <w:rsid w:val="00610375"/>
    <w:rsid w:val="00611E29"/>
    <w:rsid w:val="00612891"/>
    <w:rsid w:val="00612C07"/>
    <w:rsid w:val="00626BAF"/>
    <w:rsid w:val="00631E40"/>
    <w:rsid w:val="00634CD5"/>
    <w:rsid w:val="00645CBD"/>
    <w:rsid w:val="00645D93"/>
    <w:rsid w:val="006502B7"/>
    <w:rsid w:val="006516DA"/>
    <w:rsid w:val="00651D8D"/>
    <w:rsid w:val="006601EE"/>
    <w:rsid w:val="006653DF"/>
    <w:rsid w:val="00677ACD"/>
    <w:rsid w:val="00685653"/>
    <w:rsid w:val="00693EBC"/>
    <w:rsid w:val="006A142F"/>
    <w:rsid w:val="006A6D2F"/>
    <w:rsid w:val="006A7F0C"/>
    <w:rsid w:val="006B2834"/>
    <w:rsid w:val="006C32D3"/>
    <w:rsid w:val="006C6C29"/>
    <w:rsid w:val="006D1FFE"/>
    <w:rsid w:val="006E2CF5"/>
    <w:rsid w:val="006E41C0"/>
    <w:rsid w:val="006F47EA"/>
    <w:rsid w:val="00705628"/>
    <w:rsid w:val="00710859"/>
    <w:rsid w:val="00713678"/>
    <w:rsid w:val="007238DF"/>
    <w:rsid w:val="007261FE"/>
    <w:rsid w:val="007348C5"/>
    <w:rsid w:val="00741F71"/>
    <w:rsid w:val="0075193B"/>
    <w:rsid w:val="00751BA2"/>
    <w:rsid w:val="00762199"/>
    <w:rsid w:val="00773911"/>
    <w:rsid w:val="007754E5"/>
    <w:rsid w:val="0078348D"/>
    <w:rsid w:val="0078376C"/>
    <w:rsid w:val="007842AA"/>
    <w:rsid w:val="00794564"/>
    <w:rsid w:val="00795884"/>
    <w:rsid w:val="007A15F5"/>
    <w:rsid w:val="007A18F1"/>
    <w:rsid w:val="007A20B6"/>
    <w:rsid w:val="007A7152"/>
    <w:rsid w:val="007C0F31"/>
    <w:rsid w:val="007C2CF9"/>
    <w:rsid w:val="007C3738"/>
    <w:rsid w:val="007F6F93"/>
    <w:rsid w:val="00816C27"/>
    <w:rsid w:val="00827167"/>
    <w:rsid w:val="00840BF2"/>
    <w:rsid w:val="00853FCA"/>
    <w:rsid w:val="00855C9E"/>
    <w:rsid w:val="008719DB"/>
    <w:rsid w:val="00871F50"/>
    <w:rsid w:val="00883104"/>
    <w:rsid w:val="00893885"/>
    <w:rsid w:val="008B0A85"/>
    <w:rsid w:val="008B2E8A"/>
    <w:rsid w:val="008B55CE"/>
    <w:rsid w:val="008D398B"/>
    <w:rsid w:val="008E7063"/>
    <w:rsid w:val="008F29E6"/>
    <w:rsid w:val="0090166E"/>
    <w:rsid w:val="009117BC"/>
    <w:rsid w:val="0091410A"/>
    <w:rsid w:val="00917D76"/>
    <w:rsid w:val="009218D2"/>
    <w:rsid w:val="00923C21"/>
    <w:rsid w:val="00927F29"/>
    <w:rsid w:val="0093681C"/>
    <w:rsid w:val="00941D70"/>
    <w:rsid w:val="0095042A"/>
    <w:rsid w:val="00952A60"/>
    <w:rsid w:val="00952CCE"/>
    <w:rsid w:val="009543BF"/>
    <w:rsid w:val="009750F3"/>
    <w:rsid w:val="00977FF8"/>
    <w:rsid w:val="00984E1F"/>
    <w:rsid w:val="00995B7F"/>
    <w:rsid w:val="009A14E7"/>
    <w:rsid w:val="009B0F2E"/>
    <w:rsid w:val="009B1DB3"/>
    <w:rsid w:val="009D05ED"/>
    <w:rsid w:val="009D7BCC"/>
    <w:rsid w:val="009F046A"/>
    <w:rsid w:val="009F7CA3"/>
    <w:rsid w:val="00A11FEA"/>
    <w:rsid w:val="00A13E96"/>
    <w:rsid w:val="00A2655D"/>
    <w:rsid w:val="00A47BBD"/>
    <w:rsid w:val="00A5414D"/>
    <w:rsid w:val="00A718AC"/>
    <w:rsid w:val="00A7334E"/>
    <w:rsid w:val="00A76419"/>
    <w:rsid w:val="00A8018D"/>
    <w:rsid w:val="00A87E54"/>
    <w:rsid w:val="00A918BE"/>
    <w:rsid w:val="00A97A43"/>
    <w:rsid w:val="00AA29D9"/>
    <w:rsid w:val="00AA5422"/>
    <w:rsid w:val="00AD5DF8"/>
    <w:rsid w:val="00AE1D31"/>
    <w:rsid w:val="00AE6104"/>
    <w:rsid w:val="00AF39A7"/>
    <w:rsid w:val="00B049FE"/>
    <w:rsid w:val="00B228F7"/>
    <w:rsid w:val="00B249C9"/>
    <w:rsid w:val="00B278C5"/>
    <w:rsid w:val="00B4537B"/>
    <w:rsid w:val="00B46C6D"/>
    <w:rsid w:val="00B538BB"/>
    <w:rsid w:val="00B604DA"/>
    <w:rsid w:val="00B60AF1"/>
    <w:rsid w:val="00B64C9B"/>
    <w:rsid w:val="00B76A7F"/>
    <w:rsid w:val="00B779F4"/>
    <w:rsid w:val="00B82008"/>
    <w:rsid w:val="00B8489A"/>
    <w:rsid w:val="00B91FE8"/>
    <w:rsid w:val="00B9314E"/>
    <w:rsid w:val="00B94AE5"/>
    <w:rsid w:val="00BA4366"/>
    <w:rsid w:val="00BA5621"/>
    <w:rsid w:val="00BB087B"/>
    <w:rsid w:val="00BB0E31"/>
    <w:rsid w:val="00BB73A9"/>
    <w:rsid w:val="00BC2E54"/>
    <w:rsid w:val="00BC5FAC"/>
    <w:rsid w:val="00BD031E"/>
    <w:rsid w:val="00BE28E7"/>
    <w:rsid w:val="00BE2DC3"/>
    <w:rsid w:val="00BE5110"/>
    <w:rsid w:val="00BF7313"/>
    <w:rsid w:val="00C01D2D"/>
    <w:rsid w:val="00C03E0B"/>
    <w:rsid w:val="00C061D3"/>
    <w:rsid w:val="00C06CAF"/>
    <w:rsid w:val="00C212FA"/>
    <w:rsid w:val="00C2469B"/>
    <w:rsid w:val="00C252FB"/>
    <w:rsid w:val="00C2609C"/>
    <w:rsid w:val="00C315ED"/>
    <w:rsid w:val="00C35E4D"/>
    <w:rsid w:val="00C541A9"/>
    <w:rsid w:val="00C570FB"/>
    <w:rsid w:val="00C64B3E"/>
    <w:rsid w:val="00C73C19"/>
    <w:rsid w:val="00C747C8"/>
    <w:rsid w:val="00C95B0A"/>
    <w:rsid w:val="00CA4486"/>
    <w:rsid w:val="00CB189C"/>
    <w:rsid w:val="00CB6D4F"/>
    <w:rsid w:val="00CD1D08"/>
    <w:rsid w:val="00CD2378"/>
    <w:rsid w:val="00CE5CC8"/>
    <w:rsid w:val="00D0065B"/>
    <w:rsid w:val="00D07E56"/>
    <w:rsid w:val="00D133A8"/>
    <w:rsid w:val="00D16D3D"/>
    <w:rsid w:val="00D17EC6"/>
    <w:rsid w:val="00D37CDC"/>
    <w:rsid w:val="00D40878"/>
    <w:rsid w:val="00D42B7B"/>
    <w:rsid w:val="00D45E6E"/>
    <w:rsid w:val="00D5611E"/>
    <w:rsid w:val="00D568FB"/>
    <w:rsid w:val="00D57341"/>
    <w:rsid w:val="00D810FB"/>
    <w:rsid w:val="00D831FE"/>
    <w:rsid w:val="00D85242"/>
    <w:rsid w:val="00D90B85"/>
    <w:rsid w:val="00D940AB"/>
    <w:rsid w:val="00D95515"/>
    <w:rsid w:val="00DA1678"/>
    <w:rsid w:val="00DA560F"/>
    <w:rsid w:val="00DA571D"/>
    <w:rsid w:val="00DA70D3"/>
    <w:rsid w:val="00DB7C59"/>
    <w:rsid w:val="00DC5196"/>
    <w:rsid w:val="00DD076A"/>
    <w:rsid w:val="00DD4306"/>
    <w:rsid w:val="00DE052F"/>
    <w:rsid w:val="00DF4A2A"/>
    <w:rsid w:val="00DF6A75"/>
    <w:rsid w:val="00E177BE"/>
    <w:rsid w:val="00E24C27"/>
    <w:rsid w:val="00E26665"/>
    <w:rsid w:val="00E40C98"/>
    <w:rsid w:val="00E53770"/>
    <w:rsid w:val="00E5445A"/>
    <w:rsid w:val="00E57C1C"/>
    <w:rsid w:val="00E64188"/>
    <w:rsid w:val="00E73902"/>
    <w:rsid w:val="00E8704D"/>
    <w:rsid w:val="00E87D55"/>
    <w:rsid w:val="00EA3443"/>
    <w:rsid w:val="00EA49BA"/>
    <w:rsid w:val="00EA79DA"/>
    <w:rsid w:val="00EB6699"/>
    <w:rsid w:val="00EC30E6"/>
    <w:rsid w:val="00EC6CF8"/>
    <w:rsid w:val="00EC6D08"/>
    <w:rsid w:val="00EE73CC"/>
    <w:rsid w:val="00F00AD6"/>
    <w:rsid w:val="00F14A3A"/>
    <w:rsid w:val="00F172CA"/>
    <w:rsid w:val="00F40BDB"/>
    <w:rsid w:val="00F41414"/>
    <w:rsid w:val="00F56759"/>
    <w:rsid w:val="00F702C4"/>
    <w:rsid w:val="00F72133"/>
    <w:rsid w:val="00F77D0C"/>
    <w:rsid w:val="00F84E36"/>
    <w:rsid w:val="00F93E61"/>
    <w:rsid w:val="00F954B3"/>
    <w:rsid w:val="00F96B1E"/>
    <w:rsid w:val="00FA07AC"/>
    <w:rsid w:val="00FA1658"/>
    <w:rsid w:val="00FA589D"/>
    <w:rsid w:val="00FA7D7E"/>
    <w:rsid w:val="00FB1C2A"/>
    <w:rsid w:val="00FB1F8A"/>
    <w:rsid w:val="00FB2626"/>
    <w:rsid w:val="00FB3911"/>
    <w:rsid w:val="00FB71C5"/>
    <w:rsid w:val="00FC697B"/>
    <w:rsid w:val="00FD0C66"/>
    <w:rsid w:val="00FD307E"/>
    <w:rsid w:val="00FD5876"/>
    <w:rsid w:val="00FF039E"/>
    <w:rsid w:val="00FF1055"/>
    <w:rsid w:val="00FF3E5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FC4A8F8-B779-4CE5-9078-11558C44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2E61A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rsid w:val="00995B7F"/>
    <w:pPr>
      <w:keepNext/>
      <w:numPr>
        <w:numId w:val="4"/>
      </w:numPr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rsid w:val="00995B7F"/>
    <w:pPr>
      <w:keepNext/>
      <w:numPr>
        <w:ilvl w:val="1"/>
        <w:numId w:val="4"/>
      </w:numPr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rsid w:val="00995B7F"/>
    <w:pPr>
      <w:keepNext/>
      <w:numPr>
        <w:ilvl w:val="2"/>
        <w:numId w:val="4"/>
      </w:num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rsid w:val="00D16D3D"/>
    <w:pPr>
      <w:keepNext/>
      <w:numPr>
        <w:ilvl w:val="3"/>
        <w:numId w:val="4"/>
      </w:numPr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6D3D"/>
    <w:pPr>
      <w:keepNext/>
      <w:numPr>
        <w:ilvl w:val="4"/>
        <w:numId w:val="4"/>
      </w:numPr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6D3D"/>
    <w:pPr>
      <w:keepNext/>
      <w:numPr>
        <w:ilvl w:val="5"/>
        <w:numId w:val="4"/>
      </w:numPr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6D3D"/>
    <w:pPr>
      <w:keepNext/>
      <w:numPr>
        <w:ilvl w:val="6"/>
        <w:numId w:val="4"/>
      </w:numPr>
      <w:ind w:leftChars="800" w:left="800"/>
      <w:outlineLvl w:val="6"/>
    </w:pPr>
  </w:style>
  <w:style w:type="paragraph" w:styleId="80">
    <w:name w:val="heading 8"/>
    <w:basedOn w:val="a"/>
    <w:next w:val="a"/>
    <w:link w:val="81"/>
    <w:uiPriority w:val="9"/>
    <w:semiHidden/>
    <w:unhideWhenUsed/>
    <w:qFormat/>
    <w:rsid w:val="00D16D3D"/>
    <w:pPr>
      <w:keepNext/>
      <w:numPr>
        <w:ilvl w:val="7"/>
        <w:numId w:val="4"/>
      </w:numPr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6D3D"/>
    <w:pPr>
      <w:keepNext/>
      <w:numPr>
        <w:ilvl w:val="8"/>
        <w:numId w:val="4"/>
      </w:numPr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tle1">
    <w:name w:val="2_Title#1"/>
    <w:basedOn w:val="a"/>
    <w:link w:val="2Title10"/>
    <w:qFormat/>
    <w:rsid w:val="00741F71"/>
    <w:pPr>
      <w:keepNext/>
      <w:keepLines/>
      <w:widowControl/>
      <w:numPr>
        <w:ilvl w:val="1"/>
        <w:numId w:val="12"/>
      </w:numPr>
      <w:ind w:rightChars="100" w:right="240"/>
      <w:jc w:val="left"/>
    </w:pPr>
    <w:rPr>
      <w:rFonts w:asciiTheme="majorHAnsi" w:eastAsiaTheme="majorHAnsi" w:hAnsiTheme="majorHAnsi" w:cs="ＭＳ ゴシック"/>
      <w:b/>
      <w:sz w:val="20"/>
      <w:szCs w:val="20"/>
    </w:rPr>
  </w:style>
  <w:style w:type="paragraph" w:styleId="a3">
    <w:name w:val="Title"/>
    <w:basedOn w:val="a"/>
    <w:next w:val="a"/>
    <w:link w:val="a4"/>
    <w:uiPriority w:val="10"/>
    <w:rsid w:val="00995B7F"/>
    <w:pPr>
      <w:spacing w:before="240" w:after="120"/>
      <w:jc w:val="center"/>
      <w:outlineLvl w:val="0"/>
    </w:pPr>
    <w:rPr>
      <w:rFonts w:asciiTheme="majorHAnsi" w:eastAsia="ヒラギノ角ゴ Pro W6" w:hAnsiTheme="majorHAnsi" w:cstheme="majorBidi"/>
      <w:szCs w:val="32"/>
    </w:rPr>
  </w:style>
  <w:style w:type="paragraph" w:customStyle="1" w:styleId="41">
    <w:name w:val="4_本文1"/>
    <w:link w:val="410"/>
    <w:qFormat/>
    <w:rsid w:val="006C32D3"/>
    <w:pPr>
      <w:ind w:leftChars="664" w:left="1594"/>
    </w:pPr>
    <w:rPr>
      <w:rFonts w:eastAsiaTheme="minorHAnsi"/>
      <w:spacing w:val="-2"/>
      <w:sz w:val="20"/>
      <w:szCs w:val="20"/>
    </w:rPr>
  </w:style>
  <w:style w:type="character" w:customStyle="1" w:styleId="a4">
    <w:name w:val="表題 (文字)"/>
    <w:basedOn w:val="a0"/>
    <w:link w:val="a3"/>
    <w:uiPriority w:val="10"/>
    <w:rsid w:val="00995B7F"/>
    <w:rPr>
      <w:rFonts w:asciiTheme="majorHAnsi" w:eastAsia="ヒラギノ角ゴ Pro W6" w:hAnsiTheme="majorHAnsi" w:cstheme="majorBidi"/>
      <w:szCs w:val="32"/>
    </w:rPr>
  </w:style>
  <w:style w:type="paragraph" w:customStyle="1" w:styleId="61">
    <w:name w:val="6_箇条1"/>
    <w:qFormat/>
    <w:rsid w:val="002E61A6"/>
    <w:pPr>
      <w:numPr>
        <w:numId w:val="2"/>
      </w:numPr>
      <w:ind w:hanging="146"/>
    </w:pPr>
    <w:rPr>
      <w:rFonts w:eastAsiaTheme="minorHAnsi"/>
      <w:sz w:val="20"/>
      <w:szCs w:val="20"/>
    </w:rPr>
  </w:style>
  <w:style w:type="paragraph" w:customStyle="1" w:styleId="91">
    <w:name w:val="9_大見出"/>
    <w:link w:val="92"/>
    <w:qFormat/>
    <w:rsid w:val="006C32D3"/>
    <w:pPr>
      <w:keepNext/>
      <w:pBdr>
        <w:top w:val="single" w:sz="4" w:space="3" w:color="auto"/>
        <w:left w:val="single" w:sz="48" w:space="4" w:color="auto"/>
      </w:pBdr>
      <w:spacing w:beforeLines="100" w:before="400" w:line="280" w:lineRule="exact"/>
      <w:ind w:leftChars="100" w:left="240"/>
    </w:pPr>
    <w:rPr>
      <w:rFonts w:ascii="ヒラギノ角ゴ5" w:eastAsiaTheme="majorEastAsia" w:hAnsi="ヒラギノ角ゴ Pro W6"/>
    </w:rPr>
  </w:style>
  <w:style w:type="numbering" w:customStyle="1" w:styleId="RN">
    <w:name w:val="RN連番見出し"/>
    <w:basedOn w:val="a2"/>
    <w:uiPriority w:val="99"/>
    <w:rsid w:val="00995B7F"/>
    <w:pPr>
      <w:numPr>
        <w:numId w:val="1"/>
      </w:numPr>
    </w:pPr>
  </w:style>
  <w:style w:type="paragraph" w:customStyle="1" w:styleId="93">
    <w:name w:val="9_基本"/>
    <w:link w:val="94"/>
    <w:qFormat/>
    <w:rsid w:val="00995B7F"/>
    <w:pPr>
      <w:ind w:leftChars="295" w:left="708"/>
    </w:pPr>
    <w:rPr>
      <w:rFonts w:eastAsiaTheme="minorHAnsi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95B7F"/>
    <w:rPr>
      <w:rFonts w:ascii="ヒラギノ角ゴ ProN W3" w:eastAsia="ヒラギノ角ゴ ProN W3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995B7F"/>
    <w:rPr>
      <w:rFonts w:ascii="ヒラギノ角ゴ ProN W3" w:eastAsia="ヒラギノ角ゴ ProN W3"/>
      <w:sz w:val="18"/>
      <w:szCs w:val="18"/>
    </w:rPr>
  </w:style>
  <w:style w:type="paragraph" w:styleId="a7">
    <w:name w:val="Quote"/>
    <w:basedOn w:val="a"/>
    <w:next w:val="a"/>
    <w:link w:val="a8"/>
    <w:uiPriority w:val="29"/>
    <w:rsid w:val="00995B7F"/>
    <w:rPr>
      <w:i/>
      <w:iCs/>
      <w:color w:val="000000" w:themeColor="text1"/>
    </w:rPr>
  </w:style>
  <w:style w:type="paragraph" w:customStyle="1" w:styleId="URL">
    <w:name w:val="URL"/>
    <w:basedOn w:val="41"/>
    <w:qFormat/>
    <w:rsid w:val="00995B7F"/>
    <w:pPr>
      <w:ind w:leftChars="289" w:left="694"/>
      <w:jc w:val="right"/>
    </w:pPr>
    <w:rPr>
      <w:rFonts w:ascii="Courier New" w:eastAsia="Courier New" w:hAnsi="Courier New" w:cs="Courier New"/>
      <w:sz w:val="18"/>
      <w:szCs w:val="18"/>
    </w:rPr>
  </w:style>
  <w:style w:type="paragraph" w:customStyle="1" w:styleId="82">
    <w:name w:val="8_ﾄﾗﾌﾞﾙ#"/>
    <w:basedOn w:val="41"/>
    <w:qFormat/>
    <w:rsid w:val="00995B7F"/>
    <w:pPr>
      <w:spacing w:line="240" w:lineRule="exact"/>
      <w:jc w:val="right"/>
    </w:pPr>
    <w:rPr>
      <w:rFonts w:ascii="Courier New" w:eastAsia="Courier New" w:hAnsi="Courier New" w:cs="Courier New"/>
      <w:color w:val="808080" w:themeColor="background1" w:themeShade="80"/>
      <w:sz w:val="16"/>
      <w:szCs w:val="16"/>
    </w:rPr>
  </w:style>
  <w:style w:type="paragraph" w:customStyle="1" w:styleId="71">
    <w:name w:val="7_小見出"/>
    <w:qFormat/>
    <w:rsid w:val="00995B7F"/>
    <w:pPr>
      <w:ind w:leftChars="497" w:left="1193"/>
    </w:pPr>
    <w:rPr>
      <w:rFonts w:asciiTheme="majorHAnsi" w:eastAsiaTheme="majorHAnsi" w:hAnsiTheme="majorHAnsi"/>
      <w:sz w:val="20"/>
      <w:szCs w:val="20"/>
    </w:rPr>
  </w:style>
  <w:style w:type="character" w:customStyle="1" w:styleId="a8">
    <w:name w:val="引用文 (文字)"/>
    <w:basedOn w:val="a0"/>
    <w:link w:val="a7"/>
    <w:uiPriority w:val="29"/>
    <w:rsid w:val="00995B7F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rsid w:val="00995B7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995B7F"/>
    <w:rPr>
      <w:b/>
      <w:bCs/>
      <w:i/>
      <w:iCs/>
      <w:color w:val="4F81BD" w:themeColor="accent1"/>
    </w:rPr>
  </w:style>
  <w:style w:type="paragraph" w:styleId="a9">
    <w:name w:val="footer"/>
    <w:basedOn w:val="a"/>
    <w:link w:val="aa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95B7F"/>
  </w:style>
  <w:style w:type="paragraph" w:styleId="ab">
    <w:name w:val="header"/>
    <w:basedOn w:val="a"/>
    <w:link w:val="ac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95B7F"/>
  </w:style>
  <w:style w:type="paragraph" w:customStyle="1" w:styleId="RN0">
    <w:name w:val="RN_ヘッダ"/>
    <w:basedOn w:val="a"/>
    <w:link w:val="RN1"/>
    <w:rsid w:val="00995B7F"/>
    <w:pPr>
      <w:pBdr>
        <w:bottom w:val="thinThickSmallGap" w:sz="12" w:space="1" w:color="auto"/>
      </w:pBdr>
      <w:ind w:firstLine="720"/>
      <w:jc w:val="right"/>
    </w:pPr>
    <w:rPr>
      <w:rFonts w:ascii="ヒラギノ角ゴ Pro W3" w:eastAsia="ヒラギノ角ゴ Pro W3" w:hAnsi="ヒラギノ角ゴ Pro W3"/>
      <w:sz w:val="20"/>
      <w:szCs w:val="20"/>
    </w:rPr>
  </w:style>
  <w:style w:type="paragraph" w:customStyle="1" w:styleId="RN2">
    <w:name w:val="RN_フッタ"/>
    <w:basedOn w:val="a"/>
    <w:link w:val="RN3"/>
    <w:rsid w:val="00995B7F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1">
    <w:name w:val="RN_ヘッダ (文字)"/>
    <w:basedOn w:val="a0"/>
    <w:link w:val="RN0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3">
    <w:name w:val="RN_フッタ (文字)"/>
    <w:basedOn w:val="a0"/>
    <w:link w:val="RN2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20">
    <w:name w:val="見出し 2 (文字)"/>
    <w:basedOn w:val="a0"/>
    <w:link w:val="2"/>
    <w:uiPriority w:val="9"/>
    <w:rsid w:val="00995B7F"/>
    <w:rPr>
      <w:rFonts w:asciiTheme="majorHAnsi" w:eastAsiaTheme="majorEastAsia" w:hAnsiTheme="majorHAnsi" w:cstheme="majorBidi"/>
    </w:rPr>
  </w:style>
  <w:style w:type="character" w:customStyle="1" w:styleId="10">
    <w:name w:val="見出し 1 (文字)"/>
    <w:basedOn w:val="a0"/>
    <w:link w:val="1"/>
    <w:uiPriority w:val="9"/>
    <w:rsid w:val="00995B7F"/>
    <w:rPr>
      <w:rFonts w:asciiTheme="majorHAnsi" w:eastAsiaTheme="majorEastAsia" w:hAnsiTheme="majorHAnsi" w:cstheme="majorBidi"/>
    </w:rPr>
  </w:style>
  <w:style w:type="character" w:styleId="ad">
    <w:name w:val="Hyperlink"/>
    <w:basedOn w:val="a0"/>
    <w:uiPriority w:val="99"/>
    <w:unhideWhenUsed/>
    <w:rsid w:val="00995B7F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995B7F"/>
    <w:rPr>
      <w:color w:val="800080" w:themeColor="followedHyperlink"/>
      <w:u w:val="single"/>
    </w:rPr>
  </w:style>
  <w:style w:type="character" w:customStyle="1" w:styleId="30">
    <w:name w:val="見出し 3 (文字)"/>
    <w:basedOn w:val="a0"/>
    <w:link w:val="3"/>
    <w:uiPriority w:val="9"/>
    <w:rsid w:val="00995B7F"/>
    <w:rPr>
      <w:rFonts w:asciiTheme="majorHAnsi" w:eastAsiaTheme="majorEastAsia" w:hAnsiTheme="majorHAnsi" w:cstheme="majorBidi"/>
    </w:rPr>
  </w:style>
  <w:style w:type="paragraph" w:customStyle="1" w:styleId="52">
    <w:name w:val="5_本文2"/>
    <w:link w:val="520"/>
    <w:qFormat/>
    <w:rsid w:val="00AA5422"/>
    <w:pPr>
      <w:ind w:leftChars="945" w:left="2269" w:hanging="1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20">
    <w:name w:val="9_大見出2"/>
    <w:basedOn w:val="91"/>
    <w:link w:val="921"/>
    <w:qFormat/>
    <w:rsid w:val="00995B7F"/>
    <w:pPr>
      <w:pBdr>
        <w:left w:val="double" w:sz="24" w:space="4" w:color="auto"/>
      </w:pBdr>
    </w:pPr>
  </w:style>
  <w:style w:type="character" w:customStyle="1" w:styleId="410">
    <w:name w:val="4_本文1 (文字)"/>
    <w:basedOn w:val="a0"/>
    <w:link w:val="41"/>
    <w:rsid w:val="006C32D3"/>
    <w:rPr>
      <w:rFonts w:eastAsiaTheme="minorHAnsi"/>
      <w:spacing w:val="-2"/>
      <w:sz w:val="20"/>
      <w:szCs w:val="20"/>
    </w:rPr>
  </w:style>
  <w:style w:type="character" w:customStyle="1" w:styleId="520">
    <w:name w:val="5_本文2 (文字)"/>
    <w:basedOn w:val="410"/>
    <w:link w:val="52"/>
    <w:rsid w:val="00AA5422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2">
    <w:name w:val="9_大見出 (文字)"/>
    <w:basedOn w:val="a0"/>
    <w:link w:val="91"/>
    <w:rsid w:val="006C32D3"/>
    <w:rPr>
      <w:rFonts w:ascii="ヒラギノ角ゴ5" w:eastAsiaTheme="majorEastAsia" w:hAnsi="ヒラギノ角ゴ Pro W6"/>
    </w:rPr>
  </w:style>
  <w:style w:type="character" w:customStyle="1" w:styleId="921">
    <w:name w:val="9_大見出2 (文字)"/>
    <w:basedOn w:val="92"/>
    <w:link w:val="920"/>
    <w:rsid w:val="00995B7F"/>
    <w:rPr>
      <w:rFonts w:ascii="ヒラギノ角ゴ5" w:eastAsiaTheme="majorEastAsia" w:hAnsi="ヒラギノ角ゴ Pro W6"/>
    </w:rPr>
  </w:style>
  <w:style w:type="paragraph" w:customStyle="1" w:styleId="3Title2">
    <w:name w:val="3_Title#2"/>
    <w:basedOn w:val="2Title1"/>
    <w:link w:val="3Title20"/>
    <w:qFormat/>
    <w:rsid w:val="00741F71"/>
    <w:pPr>
      <w:numPr>
        <w:ilvl w:val="2"/>
      </w:numPr>
    </w:pPr>
  </w:style>
  <w:style w:type="character" w:customStyle="1" w:styleId="2Title10">
    <w:name w:val="2_Title#1 (文字)"/>
    <w:basedOn w:val="a0"/>
    <w:link w:val="2Title1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paragraph" w:customStyle="1" w:styleId="600">
    <w:name w:val="6_箇条0"/>
    <w:basedOn w:val="61"/>
    <w:rsid w:val="002E61A6"/>
    <w:pPr>
      <w:ind w:left="1560" w:hanging="142"/>
    </w:pPr>
  </w:style>
  <w:style w:type="paragraph" w:customStyle="1" w:styleId="83">
    <w:name w:val="8_基本等幅"/>
    <w:link w:val="84"/>
    <w:qFormat/>
    <w:rsid w:val="00995B7F"/>
    <w:rPr>
      <w:rFonts w:eastAsiaTheme="minorHAnsi"/>
      <w:sz w:val="20"/>
      <w:szCs w:val="20"/>
    </w:rPr>
  </w:style>
  <w:style w:type="character" w:customStyle="1" w:styleId="3Title20">
    <w:name w:val="3_Title#2 (文字)"/>
    <w:basedOn w:val="2Title10"/>
    <w:link w:val="3Title2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character" w:customStyle="1" w:styleId="94">
    <w:name w:val="9_基本 (文字)"/>
    <w:basedOn w:val="a0"/>
    <w:link w:val="93"/>
    <w:rsid w:val="00995B7F"/>
    <w:rPr>
      <w:rFonts w:eastAsiaTheme="minorHAnsi"/>
      <w:sz w:val="20"/>
      <w:szCs w:val="20"/>
    </w:rPr>
  </w:style>
  <w:style w:type="character" w:customStyle="1" w:styleId="84">
    <w:name w:val="8_基本等幅 (文字)"/>
    <w:basedOn w:val="94"/>
    <w:link w:val="83"/>
    <w:rsid w:val="00995B7F"/>
    <w:rPr>
      <w:rFonts w:eastAsiaTheme="minorHAnsi"/>
      <w:sz w:val="20"/>
      <w:szCs w:val="20"/>
    </w:rPr>
  </w:style>
  <w:style w:type="paragraph" w:customStyle="1" w:styleId="930">
    <w:name w:val="9_本文3"/>
    <w:link w:val="931"/>
    <w:qFormat/>
    <w:rsid w:val="00995B7F"/>
    <w:pPr>
      <w:ind w:leftChars="864" w:left="2074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32">
    <w:name w:val="9_大見出3"/>
    <w:basedOn w:val="920"/>
    <w:link w:val="933"/>
    <w:qFormat/>
    <w:rsid w:val="00995B7F"/>
    <w:pPr>
      <w:pBdr>
        <w:left w:val="single" w:sz="4" w:space="4" w:color="auto"/>
      </w:pBdr>
    </w:pPr>
  </w:style>
  <w:style w:type="character" w:customStyle="1" w:styleId="931">
    <w:name w:val="9_本文3 (文字)"/>
    <w:basedOn w:val="520"/>
    <w:link w:val="930"/>
    <w:rsid w:val="00995B7F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33">
    <w:name w:val="9_大見出3 (文字)"/>
    <w:basedOn w:val="921"/>
    <w:link w:val="932"/>
    <w:rsid w:val="00995B7F"/>
    <w:rPr>
      <w:rFonts w:ascii="ヒラギノ角ゴ5" w:eastAsiaTheme="majorEastAsia" w:hAnsi="ヒラギノ角ゴ Pro W6"/>
    </w:rPr>
  </w:style>
  <w:style w:type="table" w:styleId="af">
    <w:name w:val="Table Grid"/>
    <w:basedOn w:val="a1"/>
    <w:uiPriority w:val="59"/>
    <w:rsid w:val="00995B7F"/>
    <w:rPr>
      <w:rFonts w:eastAsia="Times New Roman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見出し 1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10">
    <w:name w:val="見出し 2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12">
    <w:name w:val="見出し 1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20">
    <w:name w:val="見出し 2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paragraph" w:customStyle="1" w:styleId="62">
    <w:name w:val="6_トラレポ"/>
    <w:basedOn w:val="83"/>
    <w:link w:val="63"/>
    <w:qFormat/>
    <w:rsid w:val="00995B7F"/>
    <w:pPr>
      <w:ind w:leftChars="118" w:left="1701" w:hangingChars="709" w:hanging="1418"/>
    </w:pPr>
  </w:style>
  <w:style w:type="character" w:customStyle="1" w:styleId="63">
    <w:name w:val="6_トラレポ (文字)"/>
    <w:basedOn w:val="84"/>
    <w:link w:val="62"/>
    <w:rsid w:val="00995B7F"/>
    <w:rPr>
      <w:rFonts w:eastAsiaTheme="minorHAnsi"/>
      <w:sz w:val="20"/>
      <w:szCs w:val="20"/>
    </w:rPr>
  </w:style>
  <w:style w:type="paragraph" w:customStyle="1" w:styleId="612">
    <w:name w:val="6_箇条12"/>
    <w:qFormat/>
    <w:rsid w:val="00995B7F"/>
    <w:pPr>
      <w:ind w:left="2273" w:hanging="480"/>
    </w:pPr>
    <w:rPr>
      <w:rFonts w:eastAsiaTheme="minorHAnsi"/>
      <w:sz w:val="20"/>
      <w:szCs w:val="20"/>
    </w:rPr>
  </w:style>
  <w:style w:type="paragraph" w:customStyle="1" w:styleId="95">
    <w:name w:val="9_モジュール"/>
    <w:qFormat/>
    <w:rsid w:val="00995B7F"/>
    <w:pPr>
      <w:spacing w:line="160" w:lineRule="exact"/>
    </w:pPr>
    <w:rPr>
      <w:rFonts w:ascii="Courier New" w:hAnsi="Courier New" w:cs="Courier New"/>
      <w:w w:val="80"/>
      <w:kern w:val="0"/>
      <w:sz w:val="16"/>
      <w:szCs w:val="18"/>
    </w:rPr>
  </w:style>
  <w:style w:type="paragraph" w:customStyle="1" w:styleId="8">
    <w:name w:val="8_部位"/>
    <w:qFormat/>
    <w:rsid w:val="00741F71"/>
    <w:pPr>
      <w:numPr>
        <w:numId w:val="12"/>
      </w:numPr>
    </w:pPr>
    <w:rPr>
      <w:rFonts w:asciiTheme="majorHAnsi" w:eastAsiaTheme="majorEastAsia" w:hAnsiTheme="majorHAnsi" w:cstheme="majorBidi"/>
      <w:b/>
      <w:sz w:val="20"/>
      <w:szCs w:val="20"/>
    </w:rPr>
  </w:style>
  <w:style w:type="paragraph" w:styleId="af0">
    <w:name w:val="Subtitle"/>
    <w:basedOn w:val="a"/>
    <w:next w:val="a"/>
    <w:link w:val="af1"/>
    <w:uiPriority w:val="11"/>
    <w:rsid w:val="00995B7F"/>
    <w:pPr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1">
    <w:name w:val="副題 (文字)"/>
    <w:basedOn w:val="a0"/>
    <w:link w:val="af0"/>
    <w:uiPriority w:val="11"/>
    <w:rsid w:val="00995B7F"/>
    <w:rPr>
      <w:rFonts w:asciiTheme="majorHAnsi" w:eastAsiaTheme="majorEastAsia" w:hAnsiTheme="majorHAnsi" w:cstheme="majorBidi"/>
    </w:rPr>
  </w:style>
  <w:style w:type="numbering" w:customStyle="1" w:styleId="0RN">
    <w:name w:val="0_RN"/>
    <w:uiPriority w:val="99"/>
    <w:rsid w:val="00D40878"/>
    <w:pPr>
      <w:numPr>
        <w:numId w:val="3"/>
      </w:numPr>
    </w:pPr>
  </w:style>
  <w:style w:type="paragraph" w:styleId="af2">
    <w:name w:val="List Paragraph"/>
    <w:basedOn w:val="a"/>
    <w:uiPriority w:val="34"/>
    <w:rsid w:val="00D16D3D"/>
    <w:pPr>
      <w:ind w:leftChars="400" w:left="840"/>
    </w:pPr>
  </w:style>
  <w:style w:type="character" w:customStyle="1" w:styleId="40">
    <w:name w:val="見出し 4 (文字)"/>
    <w:basedOn w:val="a0"/>
    <w:link w:val="4"/>
    <w:uiPriority w:val="9"/>
    <w:semiHidden/>
    <w:rsid w:val="00D16D3D"/>
    <w:rPr>
      <w:b/>
      <w:bCs/>
    </w:rPr>
  </w:style>
  <w:style w:type="character" w:customStyle="1" w:styleId="50">
    <w:name w:val="見出し 5 (文字)"/>
    <w:basedOn w:val="a0"/>
    <w:link w:val="5"/>
    <w:uiPriority w:val="9"/>
    <w:semiHidden/>
    <w:rsid w:val="00D16D3D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semiHidden/>
    <w:rsid w:val="00D16D3D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D16D3D"/>
  </w:style>
  <w:style w:type="character" w:customStyle="1" w:styleId="81">
    <w:name w:val="見出し 8 (文字)"/>
    <w:basedOn w:val="a0"/>
    <w:link w:val="80"/>
    <w:uiPriority w:val="9"/>
    <w:semiHidden/>
    <w:rsid w:val="00D16D3D"/>
  </w:style>
  <w:style w:type="character" w:customStyle="1" w:styleId="90">
    <w:name w:val="見出し 9 (文字)"/>
    <w:basedOn w:val="a0"/>
    <w:link w:val="9"/>
    <w:uiPriority w:val="9"/>
    <w:semiHidden/>
    <w:rsid w:val="00D16D3D"/>
  </w:style>
  <w:style w:type="paragraph" w:customStyle="1" w:styleId="RN10">
    <w:name w:val="RN_フッタ1"/>
    <w:basedOn w:val="a"/>
    <w:rsid w:val="00173725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test\10_UI&#21046;&#24481;&#12539;&#38754;&#20184;&#12369;_new\&#38619;&#24418;master.dotx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CREEN標準">
      <a:majorFont>
        <a:latin typeface="ヒラギノ角ゴ ProN W6"/>
        <a:ea typeface="ヒラギノ角ゴ ProN W6"/>
        <a:cs typeface=""/>
      </a:majorFont>
      <a:minorFont>
        <a:latin typeface="ヒラギノ角ゴ ProN W3"/>
        <a:ea typeface="ヒラギノ角ゴ ProN W3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E512C67-32A4-4B1B-9BF1-E5902F473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雛形master.dotx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大日本スクリーン製造株式会社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h.takako</dc:creator>
  <cp:lastModifiedBy>Kato Takako (加藤 隆子)</cp:lastModifiedBy>
  <cp:revision>2</cp:revision>
  <cp:lastPrinted>2014-02-28T05:46:00Z</cp:lastPrinted>
  <dcterms:created xsi:type="dcterms:W3CDTF">2018-05-04T09:42:00Z</dcterms:created>
  <dcterms:modified xsi:type="dcterms:W3CDTF">2018-05-04T09:44:00Z</dcterms:modified>
</cp:coreProperties>
</file>