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0FAD" w:rsidRDefault="00AD0FAD" w:rsidP="00AD0FAD">
      <w:pPr>
        <w:pStyle w:val="8"/>
      </w:pPr>
      <w:r>
        <w:rPr>
          <w:rFonts w:hint="eastAsia"/>
        </w:rPr>
        <w:t>【RIP】</w:t>
      </w:r>
    </w:p>
    <w:p w:rsidR="00AD0FAD" w:rsidRDefault="00AD0FAD" w:rsidP="00AD0FAD">
      <w:pPr>
        <w:pStyle w:val="2Title1"/>
      </w:pPr>
      <w:r>
        <w:rPr>
          <w:rFonts w:hint="eastAsia"/>
        </w:rPr>
        <w:t>機能名称について</w:t>
      </w:r>
    </w:p>
    <w:p w:rsidR="00AD0FAD" w:rsidRDefault="00AD0FAD" w:rsidP="00585345">
      <w:pPr>
        <w:pStyle w:val="41"/>
        <w:rPr>
          <w:strike/>
        </w:rPr>
      </w:pPr>
      <w:r w:rsidRPr="00C44E78">
        <w:rPr>
          <w:rFonts w:hint="eastAsia"/>
          <w:strike/>
        </w:rPr>
        <w:t>リファインドットは仮称です。正式名称が決まり次第、そちらに変更します。また、ライセンスキー『</w:t>
      </w:r>
      <w:r w:rsidRPr="00C44E78">
        <w:rPr>
          <w:strike/>
        </w:rPr>
        <w:t>PTR-OUT-MICRO_CELL-LIC</w:t>
      </w:r>
      <w:r w:rsidRPr="00C44E78">
        <w:rPr>
          <w:rFonts w:hint="eastAsia"/>
          <w:strike/>
        </w:rPr>
        <w:t xml:space="preserve">』の </w:t>
      </w:r>
      <w:r w:rsidRPr="00C44E78">
        <w:rPr>
          <w:strike/>
        </w:rPr>
        <w:t xml:space="preserve">MICRO_CELL </w:t>
      </w:r>
      <w:r w:rsidRPr="00C44E78">
        <w:rPr>
          <w:rFonts w:hint="eastAsia"/>
          <w:strike/>
        </w:rPr>
        <w:t>についても同様に変更します。</w:t>
      </w:r>
    </w:p>
    <w:p w:rsidR="006A33D6" w:rsidRPr="00BD3DBE" w:rsidRDefault="00AD0FAD" w:rsidP="00163D2F">
      <w:pPr>
        <w:pStyle w:val="41"/>
      </w:pPr>
      <w:r w:rsidRPr="00BD3DBE">
        <w:rPr>
          <w:rFonts w:hint="eastAsia"/>
        </w:rPr>
        <w:t>正式名称「S</w:t>
      </w:r>
      <w:r w:rsidRPr="00BD3DBE">
        <w:t>uper Fine Cell</w:t>
      </w:r>
      <w:r w:rsidRPr="00BD3DBE">
        <w:rPr>
          <w:rFonts w:hint="eastAsia"/>
        </w:rPr>
        <w:t xml:space="preserve">」（略称 </w:t>
      </w:r>
      <w:proofErr w:type="spellStart"/>
      <w:r w:rsidRPr="00BD3DBE">
        <w:t>SFC</w:t>
      </w:r>
      <w:r w:rsidRPr="00BD3DBE">
        <w:rPr>
          <w:rFonts w:hint="eastAsia"/>
        </w:rPr>
        <w:t>e</w:t>
      </w:r>
      <w:proofErr w:type="spellEnd"/>
      <w:r w:rsidRPr="00BD3DBE">
        <w:rPr>
          <w:rFonts w:hint="eastAsia"/>
        </w:rPr>
        <w:t>）</w:t>
      </w:r>
      <w:r w:rsidR="00362A55" w:rsidRPr="00BD3DBE">
        <w:rPr>
          <w:rFonts w:hint="eastAsia"/>
        </w:rPr>
        <w:t>となりました</w:t>
      </w:r>
      <w:r w:rsidRPr="00BD3DBE">
        <w:rPr>
          <w:rFonts w:hint="eastAsia"/>
        </w:rPr>
        <w:t>。</w:t>
      </w:r>
    </w:p>
    <w:p w:rsidR="004B4B42" w:rsidRPr="00BD3DBE" w:rsidRDefault="00AD0FAD" w:rsidP="00163D2F">
      <w:pPr>
        <w:pStyle w:val="41"/>
      </w:pPr>
      <w:r w:rsidRPr="00BD3DBE">
        <w:rPr>
          <w:rFonts w:hint="eastAsia"/>
        </w:rPr>
        <w:t>これを受けて、ライセンスキーは『</w:t>
      </w:r>
      <w:r w:rsidRPr="00BD3DBE">
        <w:t>PTR-OUT-SUPER_FINE_CELL-LIC</w:t>
      </w:r>
      <w:r w:rsidRPr="00BD3DBE">
        <w:rPr>
          <w:rFonts w:hint="eastAsia"/>
        </w:rPr>
        <w:t>』と</w:t>
      </w:r>
      <w:r w:rsidR="006A33D6" w:rsidRPr="00BD3DBE">
        <w:rPr>
          <w:rFonts w:hint="eastAsia"/>
        </w:rPr>
        <w:t>変更、</w:t>
      </w:r>
      <w:r w:rsidR="004B4B42" w:rsidRPr="00BD3DBE">
        <w:t>T3</w:t>
      </w:r>
      <w:r w:rsidR="004B4B42" w:rsidRPr="00BD3DBE">
        <w:rPr>
          <w:rFonts w:hint="eastAsia"/>
        </w:rPr>
        <w:t>までの『</w:t>
      </w:r>
      <w:r w:rsidR="004B4B42" w:rsidRPr="00BD3DBE">
        <w:t>PTR-OUT-MICRO_CELL-LIC</w:t>
      </w:r>
      <w:r w:rsidR="004B4B42" w:rsidRPr="00BD3DBE">
        <w:rPr>
          <w:rFonts w:hint="eastAsia"/>
        </w:rPr>
        <w:t>』は廃止</w:t>
      </w:r>
      <w:r w:rsidR="006A33D6" w:rsidRPr="00BD3DBE">
        <w:rPr>
          <w:rFonts w:hint="eastAsia"/>
        </w:rPr>
        <w:t>となっています</w:t>
      </w:r>
      <w:r w:rsidR="004B4B42" w:rsidRPr="00BD3DBE">
        <w:rPr>
          <w:rFonts w:hint="eastAsia"/>
        </w:rPr>
        <w:t>。</w:t>
      </w:r>
    </w:p>
    <w:p w:rsidR="00AD0FAD" w:rsidRPr="006A33D6" w:rsidRDefault="00AD0FAD" w:rsidP="00585345">
      <w:pPr>
        <w:pStyle w:val="41"/>
        <w:ind w:leftChars="0" w:left="0"/>
      </w:pPr>
    </w:p>
    <w:p w:rsidR="00AD0FAD" w:rsidRDefault="00AD0FAD" w:rsidP="00AD0FAD">
      <w:pPr>
        <w:pStyle w:val="2Title1"/>
      </w:pPr>
      <w:r w:rsidRPr="00C44E78">
        <w:rPr>
          <w:rFonts w:hint="eastAsia"/>
          <w:strike/>
        </w:rPr>
        <w:t>リファインドットファイル（.</w:t>
      </w:r>
      <w:proofErr w:type="spellStart"/>
      <w:r w:rsidRPr="00C44E78">
        <w:rPr>
          <w:strike/>
        </w:rPr>
        <w:t>rd</w:t>
      </w:r>
      <w:proofErr w:type="spellEnd"/>
      <w:r w:rsidRPr="00C44E78">
        <w:rPr>
          <w:rFonts w:hint="eastAsia"/>
          <w:strike/>
        </w:rPr>
        <w:t>ファイル）</w:t>
      </w:r>
      <w:r w:rsidRPr="00BD3DBE">
        <w:rPr>
          <w:rFonts w:hint="eastAsia"/>
        </w:rPr>
        <w:t>Super</w:t>
      </w:r>
      <w:r w:rsidRPr="00BD3DBE">
        <w:t xml:space="preserve"> </w:t>
      </w:r>
      <w:r w:rsidRPr="00BD3DBE">
        <w:rPr>
          <w:rFonts w:hint="eastAsia"/>
        </w:rPr>
        <w:t>Fine</w:t>
      </w:r>
      <w:r w:rsidRPr="00BD3DBE">
        <w:t xml:space="preserve"> </w:t>
      </w:r>
      <w:r w:rsidRPr="00BD3DBE">
        <w:rPr>
          <w:rFonts w:hint="eastAsia"/>
        </w:rPr>
        <w:t>Cellファイル（.</w:t>
      </w:r>
      <w:proofErr w:type="spellStart"/>
      <w:r w:rsidRPr="00BD3DBE">
        <w:t>sfce</w:t>
      </w:r>
      <w:proofErr w:type="spellEnd"/>
      <w:r w:rsidRPr="00BD3DBE">
        <w:rPr>
          <w:rFonts w:hint="eastAsia"/>
        </w:rPr>
        <w:t>ファイル</w:t>
      </w:r>
      <w:r w:rsidRPr="00BD3DBE">
        <w:t>）</w:t>
      </w:r>
      <w:r>
        <w:rPr>
          <w:rFonts w:hint="eastAsia"/>
        </w:rPr>
        <w:t>について</w:t>
      </w:r>
    </w:p>
    <w:p w:rsidR="00AD0FAD" w:rsidRDefault="00AD0FAD" w:rsidP="00AD0FAD">
      <w:pPr>
        <w:pStyle w:val="3Title2"/>
      </w:pPr>
      <w:r>
        <w:rPr>
          <w:rFonts w:hint="eastAsia"/>
        </w:rPr>
        <w:t>ファイル保存場所</w:t>
      </w:r>
    </w:p>
    <w:p w:rsidR="00AD0FAD" w:rsidRDefault="00AD0FAD" w:rsidP="00577E4C">
      <w:pPr>
        <w:pStyle w:val="41"/>
      </w:pPr>
      <w:r>
        <w:rPr>
          <w:rFonts w:hint="eastAsia"/>
        </w:rPr>
        <w:t>次の場所に保存しています。解像度ごとに分けています。</w:t>
      </w:r>
    </w:p>
    <w:p w:rsidR="00AD0FAD" w:rsidRPr="00C44E78" w:rsidRDefault="00AD0FAD" w:rsidP="00CB619B">
      <w:pPr>
        <w:pStyle w:val="61"/>
        <w:rPr>
          <w:strike/>
        </w:rPr>
      </w:pPr>
      <w:proofErr w:type="spellStart"/>
      <w:r w:rsidRPr="00C44E78">
        <w:rPr>
          <w:strike/>
        </w:rPr>
        <w:t>EquiosCenter</w:t>
      </w:r>
      <w:proofErr w:type="spellEnd"/>
      <w:r w:rsidRPr="00C44E78">
        <w:rPr>
          <w:strike/>
        </w:rPr>
        <w:t>\proc\Data\preference\</w:t>
      </w:r>
      <w:proofErr w:type="spellStart"/>
      <w:r w:rsidRPr="00C44E78">
        <w:rPr>
          <w:strike/>
        </w:rPr>
        <w:t>refinedotpattern</w:t>
      </w:r>
      <w:proofErr w:type="spellEnd"/>
      <w:r w:rsidRPr="00C44E78">
        <w:rPr>
          <w:strike/>
        </w:rPr>
        <w:t>\(</w:t>
      </w:r>
      <w:r w:rsidRPr="00C44E78">
        <w:rPr>
          <w:rFonts w:hint="eastAsia"/>
          <w:strike/>
        </w:rPr>
        <w:t>解像度)</w:t>
      </w:r>
    </w:p>
    <w:p w:rsidR="00AD0FAD" w:rsidRPr="00BD3DBE" w:rsidRDefault="00AD0FAD" w:rsidP="00CB619B">
      <w:pPr>
        <w:pStyle w:val="61"/>
      </w:pPr>
      <w:proofErr w:type="spellStart"/>
      <w:r w:rsidRPr="00BD3DBE">
        <w:rPr>
          <w:rFonts w:hint="eastAsia"/>
        </w:rPr>
        <w:t>E</w:t>
      </w:r>
      <w:r w:rsidRPr="00BD3DBE">
        <w:t>quiosCenter</w:t>
      </w:r>
      <w:proofErr w:type="spellEnd"/>
      <w:r w:rsidRPr="00BD3DBE">
        <w:t>\proc\Data\preference\</w:t>
      </w:r>
      <w:proofErr w:type="spellStart"/>
      <w:r w:rsidRPr="00BD3DBE">
        <w:t>SuperFineCell</w:t>
      </w:r>
      <w:proofErr w:type="spellEnd"/>
      <w:r w:rsidRPr="00BD3DBE">
        <w:t>\(</w:t>
      </w:r>
      <w:r w:rsidRPr="00BD3DBE">
        <w:rPr>
          <w:rFonts w:hint="eastAsia"/>
        </w:rPr>
        <w:t>解像度)</w:t>
      </w:r>
      <w:bookmarkStart w:id="0" w:name="_GoBack"/>
      <w:bookmarkEnd w:id="0"/>
    </w:p>
    <w:p w:rsidR="00AD0FAD" w:rsidRPr="00C44E78" w:rsidRDefault="00AD0FAD" w:rsidP="0029000C">
      <w:pPr>
        <w:pStyle w:val="41"/>
        <w:ind w:leftChars="0" w:left="0"/>
      </w:pPr>
    </w:p>
    <w:p w:rsidR="00AD0FAD" w:rsidRDefault="00AD0FAD" w:rsidP="00AD0FAD">
      <w:pPr>
        <w:pStyle w:val="3Title2"/>
      </w:pPr>
      <w:r>
        <w:rPr>
          <w:rFonts w:hint="eastAsia"/>
        </w:rPr>
        <w:t>ファイル記述内容</w:t>
      </w:r>
    </w:p>
    <w:p w:rsidR="00AD0FAD" w:rsidRDefault="00AD0FAD" w:rsidP="00577E4C">
      <w:pPr>
        <w:pStyle w:val="41"/>
      </w:pPr>
      <w:r>
        <w:rPr>
          <w:noProof/>
        </w:rPr>
        <w:drawing>
          <wp:anchor distT="0" distB="0" distL="114300" distR="114300" simplePos="0" relativeHeight="251660800" behindDoc="0" locked="0" layoutInCell="1" allowOverlap="1" wp14:anchorId="0ABA74FD" wp14:editId="2E26C595">
            <wp:simplePos x="0" y="0"/>
            <wp:positionH relativeFrom="column">
              <wp:posOffset>842010</wp:posOffset>
            </wp:positionH>
            <wp:positionV relativeFrom="paragraph">
              <wp:posOffset>529590</wp:posOffset>
            </wp:positionV>
            <wp:extent cx="5753100" cy="283845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FCe_仕様.PNG"/>
                    <pic:cNvPicPr/>
                  </pic:nvPicPr>
                  <pic:blipFill>
                    <a:blip r:embed="rId8"/>
                    <a:stretch>
                      <a:fillRect/>
                    </a:stretch>
                  </pic:blipFill>
                  <pic:spPr>
                    <a:xfrm>
                      <a:off x="0" y="0"/>
                      <a:ext cx="5753100" cy="283845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次の囲みのように記述されています。なお、ファイル名を変更すると使用できなくなりますのでご注意ください。</w:t>
      </w:r>
    </w:p>
    <w:p w:rsidR="00AD0FAD" w:rsidRDefault="00AD0FAD" w:rsidP="00577E4C">
      <w:pPr>
        <w:pStyle w:val="41"/>
      </w:pPr>
    </w:p>
    <w:p w:rsidR="00AD0FAD" w:rsidRPr="00840D0A" w:rsidRDefault="00AD0FAD" w:rsidP="00AD0FAD">
      <w:pPr>
        <w:pStyle w:val="3Title2"/>
      </w:pPr>
      <w:r>
        <w:rPr>
          <w:rFonts w:hint="eastAsia"/>
        </w:rPr>
        <w:t>同梱</w:t>
      </w:r>
      <w:r w:rsidRPr="00840D0A">
        <w:rPr>
          <w:rFonts w:hint="eastAsia"/>
        </w:rPr>
        <w:t>パターン</w:t>
      </w:r>
      <w:r>
        <w:rPr>
          <w:rFonts w:hint="eastAsia"/>
        </w:rPr>
        <w:t>ファイル</w:t>
      </w:r>
      <w:r w:rsidRPr="00840D0A">
        <w:rPr>
          <w:rFonts w:hint="eastAsia"/>
        </w:rPr>
        <w:t>の</w:t>
      </w:r>
      <w:r>
        <w:rPr>
          <w:rFonts w:hint="eastAsia"/>
        </w:rPr>
        <w:t>変更（T</w:t>
      </w:r>
      <w:r>
        <w:t>3</w:t>
      </w:r>
      <w:r>
        <w:rPr>
          <w:rFonts w:hint="eastAsia"/>
        </w:rPr>
        <w:t>→</w:t>
      </w:r>
      <w:r>
        <w:t>T4</w:t>
      </w:r>
      <w:r>
        <w:rPr>
          <w:rFonts w:hint="eastAsia"/>
        </w:rPr>
        <w:t>での変更）</w:t>
      </w:r>
    </w:p>
    <w:p w:rsidR="00AD0FAD" w:rsidRDefault="00AD0FAD" w:rsidP="00262CC0">
      <w:pPr>
        <w:pStyle w:val="41"/>
      </w:pPr>
      <w:r w:rsidRPr="00840D0A">
        <w:rPr>
          <w:rFonts w:hint="eastAsia"/>
        </w:rPr>
        <w:t>T3で同梱した .</w:t>
      </w:r>
      <w:proofErr w:type="spellStart"/>
      <w:r w:rsidRPr="00840D0A">
        <w:t>rd</w:t>
      </w:r>
      <w:proofErr w:type="spellEnd"/>
      <w:r w:rsidRPr="00840D0A">
        <w:rPr>
          <w:rFonts w:hint="eastAsia"/>
        </w:rPr>
        <w:t xml:space="preserve">ファイル とT4で同梱した </w:t>
      </w:r>
      <w:r w:rsidRPr="00840D0A">
        <w:t>.</w:t>
      </w:r>
      <w:proofErr w:type="spellStart"/>
      <w:r w:rsidRPr="00840D0A">
        <w:t>sfce</w:t>
      </w:r>
      <w:proofErr w:type="spellEnd"/>
      <w:r w:rsidRPr="00840D0A">
        <w:rPr>
          <w:rFonts w:hint="eastAsia"/>
        </w:rPr>
        <w:t xml:space="preserve"> ファイル</w:t>
      </w:r>
      <w:r>
        <w:rPr>
          <w:rFonts w:hint="eastAsia"/>
        </w:rPr>
        <w:t>につ</w:t>
      </w:r>
      <w:r w:rsidRPr="00262CC0">
        <w:rPr>
          <w:rFonts w:hint="eastAsia"/>
        </w:rPr>
        <w:t>いて、同じパターンとなっているのは、次の表の通りです。</w:t>
      </w:r>
    </w:p>
    <w:p w:rsidR="00AD0FAD" w:rsidRDefault="00AD0FAD" w:rsidP="00867623">
      <w:pPr>
        <w:pStyle w:val="41"/>
        <w:rPr>
          <w:color w:val="FF0000"/>
        </w:rPr>
      </w:pPr>
      <w:r w:rsidRPr="00262CC0">
        <w:rPr>
          <w:rFonts w:hint="eastAsia"/>
        </w:rPr>
        <w:lastRenderedPageBreak/>
        <w:t xml:space="preserve">この表は、例えば </w:t>
      </w:r>
      <w:r>
        <w:rPr>
          <w:rFonts w:hint="eastAsia"/>
        </w:rPr>
        <w:t>『</w:t>
      </w:r>
      <w:r w:rsidRPr="00262CC0">
        <w:t>SFCe_2400-07.sfce</w:t>
      </w:r>
      <w:r>
        <w:rPr>
          <w:rFonts w:hint="eastAsia"/>
        </w:rPr>
        <w:t>』</w:t>
      </w:r>
      <w:r w:rsidRPr="00262CC0">
        <w:rPr>
          <w:rFonts w:hint="eastAsia"/>
        </w:rPr>
        <w:t>と</w:t>
      </w:r>
      <w:r>
        <w:rPr>
          <w:rFonts w:hint="eastAsia"/>
        </w:rPr>
        <w:t>『</w:t>
      </w:r>
      <w:r w:rsidRPr="00262CC0">
        <w:t>p05_2400.rd</w:t>
      </w:r>
      <w:r>
        <w:rPr>
          <w:rFonts w:hint="eastAsia"/>
        </w:rPr>
        <w:t>』</w:t>
      </w:r>
      <w:r w:rsidRPr="00262CC0">
        <w:rPr>
          <w:rFonts w:hint="eastAsia"/>
        </w:rPr>
        <w:t>のパターンは同じ、ということを意味しています。</w:t>
      </w:r>
      <w:r>
        <w:rPr>
          <w:rFonts w:hint="eastAsia"/>
        </w:rPr>
        <w:t>（</w:t>
      </w:r>
      <w:r w:rsidRPr="005878FB">
        <w:rPr>
          <w:rFonts w:hint="eastAsia"/>
        </w:rPr>
        <w:t>パターンは同一ですが、ファイルの中身は異なっています。</w:t>
      </w:r>
      <w:r>
        <w:rPr>
          <w:rFonts w:hint="eastAsia"/>
        </w:rPr>
        <w:t>）</w:t>
      </w:r>
    </w:p>
    <w:p w:rsidR="00AD0FAD" w:rsidRPr="00262CC0" w:rsidRDefault="00AD0FAD" w:rsidP="00867623">
      <w:pPr>
        <w:pStyle w:val="41"/>
        <w:rPr>
          <w:color w:val="FF0000"/>
        </w:rPr>
      </w:pPr>
    </w:p>
    <w:tbl>
      <w:tblPr>
        <w:tblStyle w:val="af"/>
        <w:tblW w:w="0" w:type="auto"/>
        <w:tblInd w:w="1594"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2200"/>
        <w:gridCol w:w="1926"/>
        <w:gridCol w:w="2064"/>
        <w:gridCol w:w="2064"/>
      </w:tblGrid>
      <w:tr w:rsidR="00AD0FAD" w:rsidTr="00956738">
        <w:tc>
          <w:tcPr>
            <w:tcW w:w="4126" w:type="dxa"/>
            <w:gridSpan w:val="2"/>
            <w:tcBorders>
              <w:top w:val="single" w:sz="12" w:space="0" w:color="auto"/>
              <w:bottom w:val="single" w:sz="12" w:space="0" w:color="auto"/>
              <w:right w:val="single" w:sz="12" w:space="0" w:color="auto"/>
            </w:tcBorders>
          </w:tcPr>
          <w:p w:rsidR="00AD0FAD" w:rsidRPr="00ED7AF0" w:rsidRDefault="00AD0FAD" w:rsidP="005878FB">
            <w:pPr>
              <w:pStyle w:val="41"/>
              <w:ind w:leftChars="0" w:left="0"/>
              <w:jc w:val="center"/>
            </w:pPr>
            <w:r w:rsidRPr="00ED7AF0">
              <w:rPr>
                <w:rFonts w:hint="eastAsia"/>
              </w:rPr>
              <w:t>解像度：2</w:t>
            </w:r>
            <w:r w:rsidRPr="00ED7AF0">
              <w:t>400</w:t>
            </w:r>
          </w:p>
        </w:tc>
        <w:tc>
          <w:tcPr>
            <w:tcW w:w="4128" w:type="dxa"/>
            <w:gridSpan w:val="2"/>
            <w:tcBorders>
              <w:left w:val="single" w:sz="12" w:space="0" w:color="auto"/>
              <w:bottom w:val="single" w:sz="12" w:space="0" w:color="auto"/>
            </w:tcBorders>
          </w:tcPr>
          <w:p w:rsidR="00AD0FAD" w:rsidRPr="00ED7AF0" w:rsidRDefault="00AD0FAD" w:rsidP="005878FB">
            <w:pPr>
              <w:pStyle w:val="41"/>
              <w:ind w:leftChars="0" w:left="0"/>
              <w:jc w:val="center"/>
            </w:pPr>
            <w:r w:rsidRPr="00ED7AF0">
              <w:rPr>
                <w:rFonts w:hint="eastAsia"/>
              </w:rPr>
              <w:t>解像度：4</w:t>
            </w:r>
            <w:r w:rsidRPr="00ED7AF0">
              <w:t>800</w:t>
            </w:r>
          </w:p>
        </w:tc>
      </w:tr>
      <w:tr w:rsidR="00AD0FAD" w:rsidTr="0006674B">
        <w:tc>
          <w:tcPr>
            <w:tcW w:w="2200" w:type="dxa"/>
            <w:tcBorders>
              <w:top w:val="single" w:sz="12" w:space="0" w:color="auto"/>
              <w:bottom w:val="single" w:sz="12" w:space="0" w:color="auto"/>
              <w:right w:val="single" w:sz="4" w:space="0" w:color="auto"/>
            </w:tcBorders>
          </w:tcPr>
          <w:p w:rsidR="00AD0FAD" w:rsidRPr="00ED7AF0" w:rsidRDefault="00AD0FAD" w:rsidP="005878FB">
            <w:pPr>
              <w:pStyle w:val="41"/>
              <w:ind w:leftChars="0" w:left="0"/>
              <w:jc w:val="center"/>
            </w:pPr>
            <w:r w:rsidRPr="00ED7AF0">
              <w:t>T4</w:t>
            </w:r>
            <w:r w:rsidRPr="00ED7AF0">
              <w:rPr>
                <w:rFonts w:hint="eastAsia"/>
              </w:rPr>
              <w:t xml:space="preserve"> （</w:t>
            </w:r>
            <w:r w:rsidRPr="00ED7AF0">
              <w:t>.</w:t>
            </w:r>
            <w:proofErr w:type="spellStart"/>
            <w:r w:rsidRPr="00ED7AF0">
              <w:t>sfce</w:t>
            </w:r>
            <w:proofErr w:type="spellEnd"/>
            <w:r w:rsidRPr="00ED7AF0">
              <w:rPr>
                <w:rFonts w:hint="eastAsia"/>
              </w:rPr>
              <w:t>）</w:t>
            </w:r>
          </w:p>
        </w:tc>
        <w:tc>
          <w:tcPr>
            <w:tcW w:w="1926" w:type="dxa"/>
            <w:tcBorders>
              <w:top w:val="single" w:sz="12" w:space="0" w:color="auto"/>
              <w:left w:val="single" w:sz="4" w:space="0" w:color="auto"/>
              <w:bottom w:val="single" w:sz="12" w:space="0" w:color="auto"/>
              <w:right w:val="single" w:sz="12" w:space="0" w:color="auto"/>
            </w:tcBorders>
          </w:tcPr>
          <w:p w:rsidR="00AD0FAD" w:rsidRPr="00ED7AF0" w:rsidRDefault="00AD0FAD" w:rsidP="005878FB">
            <w:pPr>
              <w:pStyle w:val="41"/>
              <w:ind w:leftChars="0" w:left="0"/>
              <w:jc w:val="center"/>
            </w:pPr>
            <w:r w:rsidRPr="00ED7AF0">
              <w:t>T3</w:t>
            </w:r>
            <w:r w:rsidRPr="00ED7AF0">
              <w:rPr>
                <w:rFonts w:hint="eastAsia"/>
              </w:rPr>
              <w:t>（</w:t>
            </w:r>
            <w:r w:rsidRPr="00ED7AF0">
              <w:t>.</w:t>
            </w:r>
            <w:proofErr w:type="spellStart"/>
            <w:r w:rsidRPr="00ED7AF0">
              <w:t>rd</w:t>
            </w:r>
            <w:proofErr w:type="spellEnd"/>
            <w:r w:rsidRPr="00ED7AF0">
              <w:rPr>
                <w:rFonts w:hint="eastAsia"/>
              </w:rPr>
              <w:t>）</w:t>
            </w:r>
          </w:p>
        </w:tc>
        <w:tc>
          <w:tcPr>
            <w:tcW w:w="2064" w:type="dxa"/>
            <w:tcBorders>
              <w:top w:val="single" w:sz="12" w:space="0" w:color="auto"/>
              <w:left w:val="single" w:sz="12" w:space="0" w:color="auto"/>
              <w:bottom w:val="single" w:sz="12" w:space="0" w:color="auto"/>
              <w:right w:val="single" w:sz="4" w:space="0" w:color="auto"/>
            </w:tcBorders>
          </w:tcPr>
          <w:p w:rsidR="00AD0FAD" w:rsidRPr="00ED7AF0" w:rsidRDefault="00AD0FAD" w:rsidP="005878FB">
            <w:pPr>
              <w:pStyle w:val="41"/>
              <w:ind w:leftChars="0" w:left="0"/>
              <w:jc w:val="center"/>
            </w:pPr>
            <w:r w:rsidRPr="00ED7AF0">
              <w:t>T4</w:t>
            </w:r>
            <w:r w:rsidRPr="00ED7AF0">
              <w:rPr>
                <w:rFonts w:hint="eastAsia"/>
              </w:rPr>
              <w:t xml:space="preserve"> （</w:t>
            </w:r>
            <w:r w:rsidRPr="00ED7AF0">
              <w:t>.</w:t>
            </w:r>
            <w:proofErr w:type="spellStart"/>
            <w:r w:rsidRPr="00ED7AF0">
              <w:t>sfce</w:t>
            </w:r>
            <w:proofErr w:type="spellEnd"/>
            <w:r w:rsidRPr="00ED7AF0">
              <w:rPr>
                <w:rFonts w:hint="eastAsia"/>
              </w:rPr>
              <w:t>）</w:t>
            </w:r>
          </w:p>
        </w:tc>
        <w:tc>
          <w:tcPr>
            <w:tcW w:w="2064" w:type="dxa"/>
            <w:tcBorders>
              <w:top w:val="single" w:sz="12" w:space="0" w:color="auto"/>
              <w:left w:val="single" w:sz="4" w:space="0" w:color="auto"/>
              <w:bottom w:val="single" w:sz="12" w:space="0" w:color="auto"/>
            </w:tcBorders>
          </w:tcPr>
          <w:p w:rsidR="00AD0FAD" w:rsidRPr="00ED7AF0" w:rsidRDefault="00AD0FAD" w:rsidP="005878FB">
            <w:pPr>
              <w:pStyle w:val="41"/>
              <w:ind w:leftChars="0" w:left="0"/>
              <w:jc w:val="center"/>
            </w:pPr>
            <w:r w:rsidRPr="00ED7AF0">
              <w:t>T3</w:t>
            </w:r>
            <w:r w:rsidRPr="00ED7AF0">
              <w:rPr>
                <w:rFonts w:hint="eastAsia"/>
              </w:rPr>
              <w:t>（</w:t>
            </w:r>
            <w:r w:rsidRPr="00ED7AF0">
              <w:t>.</w:t>
            </w:r>
            <w:proofErr w:type="spellStart"/>
            <w:r w:rsidRPr="00ED7AF0">
              <w:t>rd</w:t>
            </w:r>
            <w:proofErr w:type="spellEnd"/>
            <w:r w:rsidRPr="00ED7AF0">
              <w:rPr>
                <w:rFonts w:hint="eastAsia"/>
              </w:rPr>
              <w:t>）</w:t>
            </w:r>
          </w:p>
        </w:tc>
      </w:tr>
      <w:tr w:rsidR="00AD0FAD" w:rsidTr="0006674B">
        <w:tc>
          <w:tcPr>
            <w:tcW w:w="2200" w:type="dxa"/>
            <w:tcBorders>
              <w:top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FCe_2400-01</w:t>
            </w:r>
          </w:p>
        </w:tc>
        <w:tc>
          <w:tcPr>
            <w:tcW w:w="1926" w:type="dxa"/>
            <w:tcBorders>
              <w:top w:val="single" w:sz="12"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01_2400</w:t>
            </w:r>
          </w:p>
        </w:tc>
        <w:tc>
          <w:tcPr>
            <w:tcW w:w="2064" w:type="dxa"/>
            <w:tcBorders>
              <w:top w:val="single" w:sz="12"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FCe_4800-01</w:t>
            </w:r>
          </w:p>
        </w:tc>
        <w:tc>
          <w:tcPr>
            <w:tcW w:w="2064" w:type="dxa"/>
            <w:tcBorders>
              <w:top w:val="single" w:sz="12"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01_4800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FCe_2400-02</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02_2400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FCe_4800-02</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02_4800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FCe_2400-03</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03_2400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FCe_4800-03</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03_4800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FCe_2400-04</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07_2400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FCe_4800-04</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07_4800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FCe_2400-05</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11_2400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FCe_4800-05</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11_4800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FCe_2400-06</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12_2400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FCe_4800-06</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12_4800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FCe_2400-07</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05_2400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FCe_4800-07</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05_4800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FCe_2400-08</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06_2400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FCe_4800-08</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p</w:t>
            </w:r>
            <w:r w:rsidRPr="00ED7AF0">
              <w:t>06_4800</w:t>
            </w:r>
          </w:p>
        </w:tc>
      </w:tr>
      <w:tr w:rsidR="00AD0FAD" w:rsidTr="0006674B">
        <w:tc>
          <w:tcPr>
            <w:tcW w:w="2200" w:type="dxa"/>
            <w:tcBorders>
              <w:top w:val="dashed" w:sz="4"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FCe_2400-SP90</w:t>
            </w:r>
          </w:p>
        </w:tc>
        <w:tc>
          <w:tcPr>
            <w:tcW w:w="1926" w:type="dxa"/>
            <w:tcBorders>
              <w:top w:val="dashed" w:sz="4" w:space="0" w:color="auto"/>
              <w:left w:val="single" w:sz="4" w:space="0" w:color="auto"/>
              <w:bottom w:val="dashed" w:sz="4"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X03_2400</w:t>
            </w:r>
          </w:p>
        </w:tc>
        <w:tc>
          <w:tcPr>
            <w:tcW w:w="2064" w:type="dxa"/>
            <w:tcBorders>
              <w:top w:val="dashed" w:sz="4" w:space="0" w:color="auto"/>
              <w:left w:val="single" w:sz="12" w:space="0" w:color="auto"/>
              <w:bottom w:val="dashed" w:sz="4"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FCe_4800-SP90</w:t>
            </w:r>
          </w:p>
        </w:tc>
        <w:tc>
          <w:tcPr>
            <w:tcW w:w="2064" w:type="dxa"/>
            <w:tcBorders>
              <w:top w:val="dashed" w:sz="4" w:space="0" w:color="auto"/>
              <w:left w:val="single" w:sz="4" w:space="0" w:color="auto"/>
              <w:bottom w:val="dashed" w:sz="4" w:space="0" w:color="auto"/>
            </w:tcBorders>
          </w:tcPr>
          <w:p w:rsidR="00AD0FAD" w:rsidRPr="00ED7AF0" w:rsidRDefault="00AD0FAD" w:rsidP="005878FB">
            <w:pPr>
              <w:pStyle w:val="41"/>
              <w:ind w:leftChars="0" w:left="0"/>
              <w:jc w:val="center"/>
            </w:pPr>
            <w:r w:rsidRPr="00ED7AF0">
              <w:rPr>
                <w:rFonts w:hint="eastAsia"/>
              </w:rPr>
              <w:t>同一パターンなし</w:t>
            </w:r>
          </w:p>
        </w:tc>
      </w:tr>
      <w:tr w:rsidR="00AD0FAD" w:rsidTr="0006674B">
        <w:tc>
          <w:tcPr>
            <w:tcW w:w="2200" w:type="dxa"/>
            <w:tcBorders>
              <w:top w:val="dashed" w:sz="4" w:space="0" w:color="auto"/>
              <w:bottom w:val="single" w:sz="12"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FCe_2400-SP95</w:t>
            </w:r>
          </w:p>
        </w:tc>
        <w:tc>
          <w:tcPr>
            <w:tcW w:w="1926" w:type="dxa"/>
            <w:tcBorders>
              <w:top w:val="dashed" w:sz="4" w:space="0" w:color="auto"/>
              <w:left w:val="single" w:sz="4" w:space="0" w:color="auto"/>
              <w:bottom w:val="single" w:sz="12" w:space="0" w:color="auto"/>
              <w:right w:val="single" w:sz="12" w:space="0" w:color="auto"/>
            </w:tcBorders>
          </w:tcPr>
          <w:p w:rsidR="00AD0FAD" w:rsidRPr="00ED7AF0" w:rsidRDefault="00AD0FAD" w:rsidP="005878FB">
            <w:pPr>
              <w:pStyle w:val="41"/>
              <w:ind w:leftChars="0" w:left="0"/>
              <w:jc w:val="center"/>
            </w:pPr>
            <w:r w:rsidRPr="00ED7AF0">
              <w:rPr>
                <w:rFonts w:hint="eastAsia"/>
              </w:rPr>
              <w:t>p</w:t>
            </w:r>
            <w:r w:rsidRPr="00ED7AF0">
              <w:t>X04_2400</w:t>
            </w:r>
          </w:p>
        </w:tc>
        <w:tc>
          <w:tcPr>
            <w:tcW w:w="2064" w:type="dxa"/>
            <w:tcBorders>
              <w:top w:val="dashed" w:sz="4" w:space="0" w:color="auto"/>
              <w:left w:val="single" w:sz="12" w:space="0" w:color="auto"/>
              <w:right w:val="single" w:sz="4" w:space="0" w:color="auto"/>
            </w:tcBorders>
          </w:tcPr>
          <w:p w:rsidR="00AD0FAD" w:rsidRPr="00ED7AF0" w:rsidRDefault="00AD0FAD" w:rsidP="005878FB">
            <w:pPr>
              <w:pStyle w:val="41"/>
              <w:ind w:leftChars="0" w:left="0"/>
              <w:jc w:val="center"/>
            </w:pPr>
            <w:r w:rsidRPr="00ED7AF0">
              <w:rPr>
                <w:rFonts w:hint="eastAsia"/>
              </w:rPr>
              <w:t>S</w:t>
            </w:r>
            <w:r w:rsidRPr="00ED7AF0">
              <w:t>FCe_4800-SP95</w:t>
            </w:r>
          </w:p>
        </w:tc>
        <w:tc>
          <w:tcPr>
            <w:tcW w:w="2064" w:type="dxa"/>
            <w:tcBorders>
              <w:top w:val="dashed" w:sz="4" w:space="0" w:color="auto"/>
              <w:left w:val="single" w:sz="4" w:space="0" w:color="auto"/>
              <w:bottom w:val="single" w:sz="12" w:space="0" w:color="auto"/>
            </w:tcBorders>
          </w:tcPr>
          <w:p w:rsidR="00AD0FAD" w:rsidRPr="00ED7AF0" w:rsidRDefault="00AD0FAD" w:rsidP="005878FB">
            <w:pPr>
              <w:pStyle w:val="41"/>
              <w:ind w:leftChars="0" w:left="0"/>
              <w:jc w:val="center"/>
            </w:pPr>
            <w:r w:rsidRPr="00ED7AF0">
              <w:rPr>
                <w:rFonts w:hint="eastAsia"/>
              </w:rPr>
              <w:t>同一パターンなし</w:t>
            </w:r>
          </w:p>
        </w:tc>
      </w:tr>
    </w:tbl>
    <w:p w:rsidR="00AD0FAD" w:rsidRDefault="00AD0FAD" w:rsidP="00867623">
      <w:pPr>
        <w:pStyle w:val="41"/>
        <w:rPr>
          <w:color w:val="FF0000"/>
        </w:rPr>
      </w:pPr>
    </w:p>
    <w:p w:rsidR="00AD0FAD" w:rsidRDefault="00AD0FAD" w:rsidP="00867623">
      <w:pPr>
        <w:pStyle w:val="41"/>
        <w:rPr>
          <w:color w:val="FF0000"/>
        </w:rPr>
      </w:pPr>
      <w:r>
        <w:rPr>
          <w:rFonts w:hint="eastAsia"/>
        </w:rPr>
        <w:t>なお、</w:t>
      </w:r>
      <w:r w:rsidRPr="005878FB">
        <w:t>SRCe_4800-SP90</w:t>
      </w:r>
      <w:r w:rsidRPr="005878FB">
        <w:rPr>
          <w:rFonts w:hint="eastAsia"/>
        </w:rPr>
        <w:t>及び9</w:t>
      </w:r>
      <w:r w:rsidRPr="005878FB">
        <w:t>5</w:t>
      </w:r>
      <w:r w:rsidRPr="005878FB">
        <w:rPr>
          <w:rFonts w:hint="eastAsia"/>
        </w:rPr>
        <w:t>の</w:t>
      </w:r>
      <w:r w:rsidRPr="005878FB">
        <w:t>2</w:t>
      </w:r>
      <w:r w:rsidRPr="005878FB">
        <w:rPr>
          <w:rFonts w:hint="eastAsia"/>
        </w:rPr>
        <w:t>パターンについては、T</w:t>
      </w:r>
      <w:r w:rsidRPr="005878FB">
        <w:t>3</w:t>
      </w:r>
      <w:r w:rsidRPr="005878FB">
        <w:rPr>
          <w:rFonts w:hint="eastAsia"/>
        </w:rPr>
        <w:t>では</w:t>
      </w:r>
      <w:r>
        <w:rPr>
          <w:rFonts w:hint="eastAsia"/>
        </w:rPr>
        <w:t>未搭載、T</w:t>
      </w:r>
      <w:r>
        <w:t>4</w:t>
      </w:r>
      <w:r>
        <w:rPr>
          <w:rFonts w:hint="eastAsia"/>
        </w:rPr>
        <w:t>で初めて搭載したものです。</w:t>
      </w:r>
    </w:p>
    <w:p w:rsidR="00AD0FAD" w:rsidRDefault="00AD0FAD" w:rsidP="00577E4C">
      <w:pPr>
        <w:pStyle w:val="41"/>
      </w:pPr>
    </w:p>
    <w:p w:rsidR="00AD0FAD" w:rsidRPr="0029000C" w:rsidRDefault="00AD0FAD" w:rsidP="00AD0FAD">
      <w:pPr>
        <w:pStyle w:val="2Title1"/>
        <w:rPr>
          <w:strike/>
        </w:rPr>
      </w:pPr>
      <w:r w:rsidRPr="0029000C">
        <w:rPr>
          <w:rFonts w:hint="eastAsia"/>
          <w:strike/>
        </w:rPr>
        <w:t>処理速度について</w:t>
      </w:r>
    </w:p>
    <w:p w:rsidR="00AD0FAD" w:rsidRPr="0029000C" w:rsidRDefault="00AD0FAD" w:rsidP="001E0D8E">
      <w:pPr>
        <w:pStyle w:val="41"/>
        <w:rPr>
          <w:strike/>
        </w:rPr>
      </w:pPr>
      <w:r w:rsidRPr="0029000C">
        <w:rPr>
          <w:rFonts w:hint="eastAsia"/>
          <w:strike/>
        </w:rPr>
        <w:t>リファインドットの横ピクセル数が「2のべき乗または128の倍数」のときと、それ以外のときとで、処理時間が異なります。セルのパターンにもよりますが、(前者の処理時間</w:t>
      </w:r>
      <w:r w:rsidRPr="0029000C">
        <w:rPr>
          <w:strike/>
        </w:rPr>
        <w:t>）</w:t>
      </w:r>
      <w:r w:rsidRPr="0029000C">
        <w:rPr>
          <w:rFonts w:hint="eastAsia"/>
          <w:strike/>
        </w:rPr>
        <w:t>：(後者の処理時間)</w:t>
      </w:r>
      <w:r w:rsidRPr="0029000C">
        <w:rPr>
          <w:strike/>
        </w:rPr>
        <w:t xml:space="preserve"> </w:t>
      </w:r>
      <w:r w:rsidRPr="0029000C">
        <w:rPr>
          <w:rFonts w:hint="eastAsia"/>
          <w:strike/>
        </w:rPr>
        <w:t>＝ 2：３ くらいです。</w:t>
      </w:r>
    </w:p>
    <w:p w:rsidR="00AD0FAD" w:rsidRPr="003C5695" w:rsidRDefault="00AD0FAD" w:rsidP="001E0D8E">
      <w:pPr>
        <w:pStyle w:val="41"/>
        <w:rPr>
          <w:strike/>
        </w:rPr>
      </w:pPr>
      <w:r w:rsidRPr="003C5695">
        <w:rPr>
          <w:rFonts w:hint="eastAsia"/>
          <w:strike/>
        </w:rPr>
        <w:t>また、前者は、先日の設計検証報告時のモジュールと比較して、R</w:t>
      </w:r>
      <w:r w:rsidRPr="003C5695">
        <w:rPr>
          <w:strike/>
        </w:rPr>
        <w:t>IP</w:t>
      </w:r>
      <w:r w:rsidRPr="003C5695">
        <w:rPr>
          <w:rFonts w:hint="eastAsia"/>
          <w:strike/>
        </w:rPr>
        <w:t>処理時間が1</w:t>
      </w:r>
      <w:r w:rsidRPr="003C5695">
        <w:rPr>
          <w:strike/>
        </w:rPr>
        <w:t>/2</w:t>
      </w:r>
      <w:r w:rsidRPr="003C5695">
        <w:rPr>
          <w:rFonts w:hint="eastAsia"/>
          <w:strike/>
        </w:rPr>
        <w:t>程度になっています。</w:t>
      </w:r>
    </w:p>
    <w:p w:rsidR="00AD0FAD" w:rsidRPr="001E0D8E" w:rsidRDefault="00AD0FAD" w:rsidP="000D7C70">
      <w:pPr>
        <w:pStyle w:val="41"/>
        <w:ind w:leftChars="0" w:left="0"/>
      </w:pPr>
    </w:p>
    <w:sectPr w:rsidR="00AD0FAD" w:rsidRPr="001E0D8E" w:rsidSect="002546A9">
      <w:headerReference w:type="even" r:id="rId9"/>
      <w:headerReference w:type="default" r:id="rId10"/>
      <w:footerReference w:type="default" r:id="rId11"/>
      <w:type w:val="continuous"/>
      <w:pgSz w:w="11900" w:h="16840"/>
      <w:pgMar w:top="0" w:right="1134" w:bottom="0" w:left="1134"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E5A" w:rsidRDefault="00E67E5A">
      <w:r>
        <w:separator/>
      </w:r>
    </w:p>
  </w:endnote>
  <w:endnote w:type="continuationSeparator" w:id="0">
    <w:p w:rsidR="00E67E5A" w:rsidRDefault="00E6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N W6">
    <w:panose1 w:val="020B0600000000000000"/>
    <w:charset w:val="80"/>
    <w:family w:val="swiss"/>
    <w:notTrueType/>
    <w:pitch w:val="variable"/>
    <w:sig w:usb0="E00002FF" w:usb1="7AC7FFFF" w:usb2="00000012" w:usb3="00000000" w:csb0="0002000D" w:csb1="00000000"/>
  </w:font>
  <w:font w:name="ＭＳ 明朝">
    <w:altName w:val="MS Mincho"/>
    <w:panose1 w:val="02020609040205080304"/>
    <w:charset w:val="80"/>
    <w:family w:val="roman"/>
    <w:pitch w:val="fixed"/>
    <w:sig w:usb0="E00002FF" w:usb1="6AC7FDFB" w:usb2="08000012" w:usb3="00000000" w:csb0="0002009F" w:csb1="00000000"/>
  </w:font>
  <w:font w:name="ヒラギノ角ゴ ProN W3">
    <w:altName w:val="ＭＳ ゴシック"/>
    <w:panose1 w:val="020B0300000000000000"/>
    <w:charset w:val="80"/>
    <w:family w:val="swiss"/>
    <w:notTrueType/>
    <w:pitch w:val="variable"/>
    <w:sig w:usb0="E00002FF" w:usb1="7AC7FFFF" w:usb2="00000012" w:usb3="00000000" w:csb0="0002000D"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 Pro W6">
    <w:altName w:val="游ゴシック"/>
    <w:panose1 w:val="00000000000000000000"/>
    <w:charset w:val="80"/>
    <w:family w:val="swiss"/>
    <w:notTrueType/>
    <w:pitch w:val="variable"/>
    <w:sig w:usb0="E00002FF" w:usb1="7AC7FFFF" w:usb2="00000012" w:usb3="00000000" w:csb0="0002000D" w:csb1="00000000"/>
  </w:font>
  <w:font w:name="ヒラギノ角ゴ5">
    <w:altName w:val="游ゴシック"/>
    <w:charset w:val="80"/>
    <w:family w:val="modern"/>
    <w:pitch w:val="variable"/>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ヒラギノ角ゴ Pro W3">
    <w:altName w:val="游ゴシック"/>
    <w:panose1 w:val="00000000000000000000"/>
    <w:charset w:val="80"/>
    <w:family w:val="swiss"/>
    <w:notTrueType/>
    <w:pitch w:val="variable"/>
    <w:sig w:usb0="E00002FF" w:usb1="7AC7FFFF" w:usb2="00000012" w:usb3="00000000" w:csb0="0002000D" w:csb1="00000000"/>
  </w:font>
  <w:font w:name="ヒラギノ明朝体3">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443" w:rsidRPr="00A13E96" w:rsidRDefault="00EA3443" w:rsidP="00600945">
    <w:pPr>
      <w:pStyle w:val="RN2"/>
      <w:pBdr>
        <w:top w:val="none" w:sz="0" w:space="0" w:color="auto"/>
      </w:pBd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E5A" w:rsidRDefault="00E67E5A">
      <w:r>
        <w:separator/>
      </w:r>
    </w:p>
  </w:footnote>
  <w:footnote w:type="continuationSeparator" w:id="0">
    <w:p w:rsidR="00E67E5A" w:rsidRDefault="00E6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443" w:rsidRDefault="00EA3443" w:rsidP="00611E29">
    <w:pPr>
      <w:framePr w:wrap="around" w:vAnchor="text" w:hAnchor="margin" w:y="1"/>
    </w:pPr>
    <w:r>
      <w:fldChar w:fldCharType="begin"/>
    </w:r>
    <w:r>
      <w:instrText xml:space="preserve">PAGE  </w:instrText>
    </w:r>
    <w:r>
      <w:fldChar w:fldCharType="end"/>
    </w:r>
  </w:p>
  <w:p w:rsidR="00EA3443" w:rsidRDefault="00EA3443" w:rsidP="003F5E91">
    <w:pP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443" w:rsidRPr="00551F72" w:rsidRDefault="00EA3443"/>
  <w:p w:rsidR="00EA3443" w:rsidRDefault="00EA34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0292"/>
    <w:multiLevelType w:val="hybridMultilevel"/>
    <w:tmpl w:val="5094D168"/>
    <w:lvl w:ilvl="0" w:tplc="107A78A6">
      <w:start w:val="1"/>
      <w:numFmt w:val="bullet"/>
      <w:pStyle w:val="61"/>
      <w:lvlText w:val=""/>
      <w:lvlJc w:val="left"/>
      <w:pPr>
        <w:ind w:left="2273" w:hanging="480"/>
      </w:pPr>
      <w:rPr>
        <w:rFonts w:ascii="Symbol" w:hAnsi="Symbol" w:hint="default"/>
        <w:color w:val="auto"/>
      </w:rPr>
    </w:lvl>
    <w:lvl w:ilvl="1" w:tplc="0409000B" w:tentative="1">
      <w:start w:val="1"/>
      <w:numFmt w:val="bullet"/>
      <w:lvlText w:val=""/>
      <w:lvlJc w:val="left"/>
      <w:pPr>
        <w:ind w:left="2753" w:hanging="480"/>
      </w:pPr>
      <w:rPr>
        <w:rFonts w:ascii="Wingdings" w:hAnsi="Wingdings" w:hint="default"/>
      </w:rPr>
    </w:lvl>
    <w:lvl w:ilvl="2" w:tplc="0409000D" w:tentative="1">
      <w:start w:val="1"/>
      <w:numFmt w:val="bullet"/>
      <w:lvlText w:val=""/>
      <w:lvlJc w:val="left"/>
      <w:pPr>
        <w:ind w:left="3233" w:hanging="480"/>
      </w:pPr>
      <w:rPr>
        <w:rFonts w:ascii="Wingdings" w:hAnsi="Wingdings" w:hint="default"/>
      </w:rPr>
    </w:lvl>
    <w:lvl w:ilvl="3" w:tplc="04090001" w:tentative="1">
      <w:start w:val="1"/>
      <w:numFmt w:val="bullet"/>
      <w:lvlText w:val=""/>
      <w:lvlJc w:val="left"/>
      <w:pPr>
        <w:ind w:left="3713" w:hanging="480"/>
      </w:pPr>
      <w:rPr>
        <w:rFonts w:ascii="Wingdings" w:hAnsi="Wingdings" w:hint="default"/>
      </w:rPr>
    </w:lvl>
    <w:lvl w:ilvl="4" w:tplc="0409000B" w:tentative="1">
      <w:start w:val="1"/>
      <w:numFmt w:val="bullet"/>
      <w:lvlText w:val=""/>
      <w:lvlJc w:val="left"/>
      <w:pPr>
        <w:ind w:left="4193" w:hanging="480"/>
      </w:pPr>
      <w:rPr>
        <w:rFonts w:ascii="Wingdings" w:hAnsi="Wingdings" w:hint="default"/>
      </w:rPr>
    </w:lvl>
    <w:lvl w:ilvl="5" w:tplc="0409000D" w:tentative="1">
      <w:start w:val="1"/>
      <w:numFmt w:val="bullet"/>
      <w:lvlText w:val=""/>
      <w:lvlJc w:val="left"/>
      <w:pPr>
        <w:ind w:left="4673" w:hanging="480"/>
      </w:pPr>
      <w:rPr>
        <w:rFonts w:ascii="Wingdings" w:hAnsi="Wingdings" w:hint="default"/>
      </w:rPr>
    </w:lvl>
    <w:lvl w:ilvl="6" w:tplc="04090001" w:tentative="1">
      <w:start w:val="1"/>
      <w:numFmt w:val="bullet"/>
      <w:lvlText w:val=""/>
      <w:lvlJc w:val="left"/>
      <w:pPr>
        <w:ind w:left="5153" w:hanging="480"/>
      </w:pPr>
      <w:rPr>
        <w:rFonts w:ascii="Wingdings" w:hAnsi="Wingdings" w:hint="default"/>
      </w:rPr>
    </w:lvl>
    <w:lvl w:ilvl="7" w:tplc="0409000B" w:tentative="1">
      <w:start w:val="1"/>
      <w:numFmt w:val="bullet"/>
      <w:lvlText w:val=""/>
      <w:lvlJc w:val="left"/>
      <w:pPr>
        <w:ind w:left="5633" w:hanging="480"/>
      </w:pPr>
      <w:rPr>
        <w:rFonts w:ascii="Wingdings" w:hAnsi="Wingdings" w:hint="default"/>
      </w:rPr>
    </w:lvl>
    <w:lvl w:ilvl="8" w:tplc="0409000D" w:tentative="1">
      <w:start w:val="1"/>
      <w:numFmt w:val="bullet"/>
      <w:lvlText w:val=""/>
      <w:lvlJc w:val="left"/>
      <w:pPr>
        <w:ind w:left="6113" w:hanging="480"/>
      </w:pPr>
      <w:rPr>
        <w:rFonts w:ascii="Wingdings" w:hAnsi="Wingdings" w:hint="default"/>
      </w:rPr>
    </w:lvl>
  </w:abstractNum>
  <w:abstractNum w:abstractNumId="1" w15:restartNumberingAfterBreak="0">
    <w:nsid w:val="07B855A2"/>
    <w:multiLevelType w:val="multilevel"/>
    <w:tmpl w:val="37BA4FF4"/>
    <w:styleLink w:val="0RN"/>
    <w:lvl w:ilvl="0">
      <w:start w:val="1"/>
      <w:numFmt w:val="none"/>
      <w:pStyle w:val="8"/>
      <w:suff w:val="nothing"/>
      <w:lvlText w:val="%1"/>
      <w:lvlJc w:val="left"/>
      <w:pPr>
        <w:ind w:left="0" w:firstLine="0"/>
      </w:pPr>
      <w:rPr>
        <w:rFonts w:hint="eastAsia"/>
      </w:rPr>
    </w:lvl>
    <w:lvl w:ilvl="1">
      <w:start w:val="1"/>
      <w:numFmt w:val="decimal"/>
      <w:pStyle w:val="2Title1"/>
      <w:lvlText w:val="%1%2"/>
      <w:lvlJc w:val="left"/>
      <w:pPr>
        <w:ind w:left="425" w:hanging="425"/>
      </w:pPr>
      <w:rPr>
        <w:rFonts w:asciiTheme="majorEastAsia" w:eastAsia="ＭＳ 明朝" w:hint="default"/>
      </w:rPr>
    </w:lvl>
    <w:lvl w:ilvl="2">
      <w:start w:val="1"/>
      <w:numFmt w:val="decimal"/>
      <w:pStyle w:val="3Title2"/>
      <w:lvlText w:val="%2.%3"/>
      <w:lvlJc w:val="left"/>
      <w:pPr>
        <w:ind w:left="1021" w:hanging="596"/>
      </w:pPr>
      <w:rPr>
        <w:rFonts w:asciiTheme="majorEastAsia" w:eastAsia="ＭＳ 明朝"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16D030A"/>
    <w:multiLevelType w:val="multilevel"/>
    <w:tmpl w:val="37BA4FF4"/>
    <w:numStyleLink w:val="0RN"/>
  </w:abstractNum>
  <w:abstractNum w:abstractNumId="3" w15:restartNumberingAfterBreak="0">
    <w:nsid w:val="260373FE"/>
    <w:multiLevelType w:val="multilevel"/>
    <w:tmpl w:val="04090027"/>
    <w:lvl w:ilvl="0">
      <w:start w:val="1"/>
      <w:numFmt w:val="japaneseCounting"/>
      <w:pStyle w:val="1"/>
      <w:lvlText w:val="第%1章"/>
      <w:lvlJc w:val="left"/>
      <w:pPr>
        <w:ind w:left="425" w:hanging="425"/>
      </w:pPr>
    </w:lvl>
    <w:lvl w:ilvl="1">
      <w:start w:val="1"/>
      <w:numFmt w:val="japaneseCounting"/>
      <w:pStyle w:val="2"/>
      <w:lvlText w:val="第%2節"/>
      <w:lvlJc w:val="left"/>
      <w:pPr>
        <w:ind w:left="851" w:hanging="426"/>
      </w:pPr>
    </w:lvl>
    <w:lvl w:ilvl="2">
      <w:start w:val="1"/>
      <w:numFmt w:val="japaneseCounting"/>
      <w:pStyle w:val="3"/>
      <w:lvlText w:val="第%3項"/>
      <w:lvlJc w:val="left"/>
      <w:pPr>
        <w:ind w:left="1276" w:hanging="425"/>
      </w:pPr>
    </w:lvl>
    <w:lvl w:ilvl="3">
      <w:start w:val="1"/>
      <w:numFmt w:val="none"/>
      <w:pStyle w:val="4"/>
      <w:suff w:val="nothing"/>
      <w:lvlText w:val=""/>
      <w:lvlJc w:val="left"/>
      <w:pPr>
        <w:ind w:left="1701" w:hanging="425"/>
      </w:pPr>
    </w:lvl>
    <w:lvl w:ilvl="4">
      <w:start w:val="1"/>
      <w:numFmt w:val="none"/>
      <w:pStyle w:val="5"/>
      <w:suff w:val="nothing"/>
      <w:lvlText w:val=""/>
      <w:lvlJc w:val="left"/>
      <w:pPr>
        <w:ind w:left="2126" w:hanging="425"/>
      </w:pPr>
    </w:lvl>
    <w:lvl w:ilvl="5">
      <w:start w:val="1"/>
      <w:numFmt w:val="none"/>
      <w:pStyle w:val="6"/>
      <w:suff w:val="nothing"/>
      <w:lvlText w:val=""/>
      <w:lvlJc w:val="left"/>
      <w:pPr>
        <w:ind w:left="2551" w:hanging="425"/>
      </w:pPr>
    </w:lvl>
    <w:lvl w:ilvl="6">
      <w:start w:val="1"/>
      <w:numFmt w:val="none"/>
      <w:pStyle w:val="7"/>
      <w:suff w:val="nothing"/>
      <w:lvlText w:val=""/>
      <w:lvlJc w:val="left"/>
      <w:pPr>
        <w:ind w:left="2976" w:hanging="425"/>
      </w:pPr>
    </w:lvl>
    <w:lvl w:ilvl="7">
      <w:start w:val="1"/>
      <w:numFmt w:val="none"/>
      <w:pStyle w:val="80"/>
      <w:suff w:val="nothing"/>
      <w:lvlText w:val=""/>
      <w:lvlJc w:val="left"/>
      <w:pPr>
        <w:ind w:left="3402" w:hanging="426"/>
      </w:pPr>
    </w:lvl>
    <w:lvl w:ilvl="8">
      <w:start w:val="1"/>
      <w:numFmt w:val="none"/>
      <w:pStyle w:val="9"/>
      <w:suff w:val="nothing"/>
      <w:lvlText w:val=""/>
      <w:lvlJc w:val="left"/>
      <w:pPr>
        <w:ind w:left="3827" w:hanging="425"/>
      </w:pPr>
    </w:lvl>
  </w:abstractNum>
  <w:abstractNum w:abstractNumId="4" w15:restartNumberingAfterBreak="0">
    <w:nsid w:val="2A147029"/>
    <w:multiLevelType w:val="multilevel"/>
    <w:tmpl w:val="37BA4FF4"/>
    <w:numStyleLink w:val="0RN"/>
  </w:abstractNum>
  <w:abstractNum w:abstractNumId="5" w15:restartNumberingAfterBreak="0">
    <w:nsid w:val="49674A7A"/>
    <w:multiLevelType w:val="multilevel"/>
    <w:tmpl w:val="37BA4FF4"/>
    <w:numStyleLink w:val="0RN"/>
  </w:abstractNum>
  <w:abstractNum w:abstractNumId="6" w15:restartNumberingAfterBreak="0">
    <w:nsid w:val="5D6819F0"/>
    <w:multiLevelType w:val="multilevel"/>
    <w:tmpl w:val="37BA4FF4"/>
    <w:numStyleLink w:val="0RN"/>
  </w:abstractNum>
  <w:abstractNum w:abstractNumId="7" w15:restartNumberingAfterBreak="0">
    <w:nsid w:val="64BD6989"/>
    <w:multiLevelType w:val="multilevel"/>
    <w:tmpl w:val="A3B6FC2C"/>
    <w:styleLink w:val="RN"/>
    <w:lvl w:ilvl="0">
      <w:start w:val="1"/>
      <w:numFmt w:val="decimal"/>
      <w:lvlText w:val="%1."/>
      <w:lvlJc w:val="left"/>
      <w:pPr>
        <w:ind w:left="720" w:hanging="480"/>
      </w:pPr>
    </w:lvl>
    <w:lvl w:ilvl="1">
      <w:start w:val="1"/>
      <w:numFmt w:val="aiueoFullWidth"/>
      <w:lvlText w:val="(%2)"/>
      <w:lvlJc w:val="left"/>
      <w:pPr>
        <w:ind w:left="1200" w:hanging="480"/>
      </w:pPr>
    </w:lvl>
    <w:lvl w:ilvl="2">
      <w:start w:val="1"/>
      <w:numFmt w:val="decimalEnclosedCircle"/>
      <w:lvlText w:val="%3"/>
      <w:lvlJc w:val="left"/>
      <w:pPr>
        <w:ind w:left="1680" w:hanging="480"/>
      </w:pPr>
    </w:lvl>
    <w:lvl w:ilvl="3">
      <w:start w:val="1"/>
      <w:numFmt w:val="decimal"/>
      <w:lvlText w:val="%4."/>
      <w:lvlJc w:val="left"/>
      <w:pPr>
        <w:ind w:left="2160" w:hanging="480"/>
      </w:pPr>
    </w:lvl>
    <w:lvl w:ilvl="4">
      <w:start w:val="1"/>
      <w:numFmt w:val="aiueoFullWidth"/>
      <w:lvlText w:val="(%5)"/>
      <w:lvlJc w:val="left"/>
      <w:pPr>
        <w:ind w:left="2640" w:hanging="480"/>
      </w:pPr>
    </w:lvl>
    <w:lvl w:ilvl="5">
      <w:start w:val="1"/>
      <w:numFmt w:val="decimalEnclosedCircle"/>
      <w:lvlText w:val="%6"/>
      <w:lvlJc w:val="left"/>
      <w:pPr>
        <w:ind w:left="3120" w:hanging="480"/>
      </w:pPr>
    </w:lvl>
    <w:lvl w:ilvl="6">
      <w:start w:val="1"/>
      <w:numFmt w:val="decimal"/>
      <w:lvlText w:val="%7."/>
      <w:lvlJc w:val="left"/>
      <w:pPr>
        <w:ind w:left="3600" w:hanging="480"/>
      </w:pPr>
    </w:lvl>
    <w:lvl w:ilvl="7">
      <w:start w:val="1"/>
      <w:numFmt w:val="aiueoFullWidth"/>
      <w:lvlText w:val="(%8)"/>
      <w:lvlJc w:val="left"/>
      <w:pPr>
        <w:ind w:left="4080" w:hanging="480"/>
      </w:pPr>
    </w:lvl>
    <w:lvl w:ilvl="8">
      <w:start w:val="1"/>
      <w:numFmt w:val="decimalEnclosedCircle"/>
      <w:lvlText w:val="%9"/>
      <w:lvlJc w:val="left"/>
      <w:pPr>
        <w:ind w:left="4560" w:hanging="480"/>
      </w:pPr>
    </w:lvl>
  </w:abstractNum>
  <w:abstractNum w:abstractNumId="8" w15:restartNumberingAfterBreak="0">
    <w:nsid w:val="78511E55"/>
    <w:multiLevelType w:val="multilevel"/>
    <w:tmpl w:val="37BA4FF4"/>
    <w:numStyleLink w:val="0RN"/>
  </w:abstractNum>
  <w:num w:numId="1">
    <w:abstractNumId w:val="7"/>
  </w:num>
  <w:num w:numId="2">
    <w:abstractNumId w:val="0"/>
  </w:num>
  <w:num w:numId="3">
    <w:abstractNumId w:val="1"/>
  </w:num>
  <w:num w:numId="4">
    <w:abstractNumId w:val="3"/>
  </w:num>
  <w:num w:numId="5">
    <w:abstractNumId w:val="2"/>
  </w:num>
  <w:num w:numId="6">
    <w:abstractNumId w:val="2"/>
  </w:num>
  <w:num w:numId="7">
    <w:abstractNumId w:val="2"/>
  </w:num>
  <w:num w:numId="8">
    <w:abstractNumId w:val="2"/>
  </w:num>
  <w:num w:numId="9">
    <w:abstractNumId w:val="4"/>
  </w:num>
  <w:num w:numId="10">
    <w:abstractNumId w:val="6"/>
  </w:num>
  <w:num w:numId="11">
    <w:abstractNumId w:val="8"/>
  </w:num>
  <w:num w:numId="12">
    <w:abstractNumId w:val="5"/>
  </w:num>
  <w:num w:numId="13">
    <w:abstractNumId w:val="5"/>
  </w:num>
  <w:num w:numId="14">
    <w:abstractNumId w:val="5"/>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bordersDoNotSurroundHeader/>
  <w:bordersDoNotSurroundFooter/>
  <w:hideSpellingErrors/>
  <w:hideGrammaticalErrors/>
  <w:proofState w:spelling="clean" w:grammar="dirty"/>
  <w:attachedTemplate r:id="rId1"/>
  <w:defaultTabStop w:val="240"/>
  <w:drawingGridVerticalSpacing w:val="20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805"/>
    <w:rsid w:val="00000892"/>
    <w:rsid w:val="000040C5"/>
    <w:rsid w:val="00006F4C"/>
    <w:rsid w:val="000071B3"/>
    <w:rsid w:val="00010F3C"/>
    <w:rsid w:val="00012F4D"/>
    <w:rsid w:val="000168CC"/>
    <w:rsid w:val="000248A2"/>
    <w:rsid w:val="0003671B"/>
    <w:rsid w:val="00037514"/>
    <w:rsid w:val="00041650"/>
    <w:rsid w:val="000560F7"/>
    <w:rsid w:val="00063F8B"/>
    <w:rsid w:val="0006674B"/>
    <w:rsid w:val="0008191C"/>
    <w:rsid w:val="000834B2"/>
    <w:rsid w:val="00086D12"/>
    <w:rsid w:val="00095E59"/>
    <w:rsid w:val="00097DBF"/>
    <w:rsid w:val="000B6E91"/>
    <w:rsid w:val="000C4334"/>
    <w:rsid w:val="000C5D49"/>
    <w:rsid w:val="000D2408"/>
    <w:rsid w:val="000E06DB"/>
    <w:rsid w:val="000E5F6A"/>
    <w:rsid w:val="000F11F9"/>
    <w:rsid w:val="000F4D92"/>
    <w:rsid w:val="0010351A"/>
    <w:rsid w:val="00104B29"/>
    <w:rsid w:val="001154FD"/>
    <w:rsid w:val="00122A12"/>
    <w:rsid w:val="00130391"/>
    <w:rsid w:val="001356F4"/>
    <w:rsid w:val="00142BDA"/>
    <w:rsid w:val="00156BA9"/>
    <w:rsid w:val="00156E5F"/>
    <w:rsid w:val="00163D2F"/>
    <w:rsid w:val="001727F1"/>
    <w:rsid w:val="00177626"/>
    <w:rsid w:val="001866A4"/>
    <w:rsid w:val="00191BA5"/>
    <w:rsid w:val="001A6676"/>
    <w:rsid w:val="001B0FC2"/>
    <w:rsid w:val="001C3D8E"/>
    <w:rsid w:val="001D24F1"/>
    <w:rsid w:val="001D40ED"/>
    <w:rsid w:val="001E0874"/>
    <w:rsid w:val="001F6C77"/>
    <w:rsid w:val="001F7015"/>
    <w:rsid w:val="00210E8F"/>
    <w:rsid w:val="00216553"/>
    <w:rsid w:val="00230F47"/>
    <w:rsid w:val="002321B6"/>
    <w:rsid w:val="00237FB7"/>
    <w:rsid w:val="00240C50"/>
    <w:rsid w:val="00244938"/>
    <w:rsid w:val="00245821"/>
    <w:rsid w:val="002546A9"/>
    <w:rsid w:val="00261842"/>
    <w:rsid w:val="00262CC0"/>
    <w:rsid w:val="00263611"/>
    <w:rsid w:val="00267A9F"/>
    <w:rsid w:val="00274A96"/>
    <w:rsid w:val="00281134"/>
    <w:rsid w:val="00287E19"/>
    <w:rsid w:val="0029000C"/>
    <w:rsid w:val="0029140F"/>
    <w:rsid w:val="00293105"/>
    <w:rsid w:val="002A5118"/>
    <w:rsid w:val="002B3144"/>
    <w:rsid w:val="002B6257"/>
    <w:rsid w:val="002C446B"/>
    <w:rsid w:val="002D2DD8"/>
    <w:rsid w:val="002D7805"/>
    <w:rsid w:val="002E078E"/>
    <w:rsid w:val="002E61A6"/>
    <w:rsid w:val="002E6AA7"/>
    <w:rsid w:val="002F1742"/>
    <w:rsid w:val="00310A41"/>
    <w:rsid w:val="003126E1"/>
    <w:rsid w:val="0031392E"/>
    <w:rsid w:val="00313FF9"/>
    <w:rsid w:val="0032024B"/>
    <w:rsid w:val="003238C3"/>
    <w:rsid w:val="00325EEE"/>
    <w:rsid w:val="003308AC"/>
    <w:rsid w:val="00337F85"/>
    <w:rsid w:val="00352581"/>
    <w:rsid w:val="00362A55"/>
    <w:rsid w:val="00365FCC"/>
    <w:rsid w:val="00366EA0"/>
    <w:rsid w:val="00370044"/>
    <w:rsid w:val="0037445B"/>
    <w:rsid w:val="00380759"/>
    <w:rsid w:val="0038461D"/>
    <w:rsid w:val="00385A2E"/>
    <w:rsid w:val="00386F29"/>
    <w:rsid w:val="0039265B"/>
    <w:rsid w:val="00397971"/>
    <w:rsid w:val="003A2095"/>
    <w:rsid w:val="003A5074"/>
    <w:rsid w:val="003C5695"/>
    <w:rsid w:val="003D5397"/>
    <w:rsid w:val="003D77BC"/>
    <w:rsid w:val="003E73A8"/>
    <w:rsid w:val="003F4C5E"/>
    <w:rsid w:val="003F5E91"/>
    <w:rsid w:val="00402B08"/>
    <w:rsid w:val="00406128"/>
    <w:rsid w:val="00417988"/>
    <w:rsid w:val="00424E2F"/>
    <w:rsid w:val="0043528A"/>
    <w:rsid w:val="00435641"/>
    <w:rsid w:val="00444620"/>
    <w:rsid w:val="004513CC"/>
    <w:rsid w:val="00451948"/>
    <w:rsid w:val="00451E18"/>
    <w:rsid w:val="00463183"/>
    <w:rsid w:val="00463665"/>
    <w:rsid w:val="004707F9"/>
    <w:rsid w:val="00472BDE"/>
    <w:rsid w:val="004742F3"/>
    <w:rsid w:val="004820B4"/>
    <w:rsid w:val="00486EF7"/>
    <w:rsid w:val="00497526"/>
    <w:rsid w:val="004A0753"/>
    <w:rsid w:val="004A16F2"/>
    <w:rsid w:val="004A3D16"/>
    <w:rsid w:val="004B4B42"/>
    <w:rsid w:val="004B4BF2"/>
    <w:rsid w:val="004C261E"/>
    <w:rsid w:val="004C30E0"/>
    <w:rsid w:val="004D2344"/>
    <w:rsid w:val="004D7191"/>
    <w:rsid w:val="004E4ED7"/>
    <w:rsid w:val="004E5258"/>
    <w:rsid w:val="004F777B"/>
    <w:rsid w:val="00502E21"/>
    <w:rsid w:val="00517127"/>
    <w:rsid w:val="00522B09"/>
    <w:rsid w:val="00522F85"/>
    <w:rsid w:val="00525525"/>
    <w:rsid w:val="00541ADC"/>
    <w:rsid w:val="00551F72"/>
    <w:rsid w:val="00556EC8"/>
    <w:rsid w:val="00570DB5"/>
    <w:rsid w:val="00571449"/>
    <w:rsid w:val="00577E4C"/>
    <w:rsid w:val="00583F25"/>
    <w:rsid w:val="00585345"/>
    <w:rsid w:val="005878FB"/>
    <w:rsid w:val="00593631"/>
    <w:rsid w:val="005949B3"/>
    <w:rsid w:val="005960E1"/>
    <w:rsid w:val="005967A4"/>
    <w:rsid w:val="005B0617"/>
    <w:rsid w:val="005B3558"/>
    <w:rsid w:val="005B6D1D"/>
    <w:rsid w:val="005C3537"/>
    <w:rsid w:val="005C3B6F"/>
    <w:rsid w:val="005C5ECB"/>
    <w:rsid w:val="005D1374"/>
    <w:rsid w:val="005D2F20"/>
    <w:rsid w:val="005D7E6C"/>
    <w:rsid w:val="005E06B5"/>
    <w:rsid w:val="005E0C7A"/>
    <w:rsid w:val="005F17EF"/>
    <w:rsid w:val="005F4E22"/>
    <w:rsid w:val="00600945"/>
    <w:rsid w:val="00600EC5"/>
    <w:rsid w:val="00610375"/>
    <w:rsid w:val="00611E29"/>
    <w:rsid w:val="00612891"/>
    <w:rsid w:val="00612C07"/>
    <w:rsid w:val="00626BAF"/>
    <w:rsid w:val="00631E40"/>
    <w:rsid w:val="00634CD5"/>
    <w:rsid w:val="0064396D"/>
    <w:rsid w:val="00645CBD"/>
    <w:rsid w:val="00645D93"/>
    <w:rsid w:val="006502B7"/>
    <w:rsid w:val="006516DA"/>
    <w:rsid w:val="00651D8D"/>
    <w:rsid w:val="006601EE"/>
    <w:rsid w:val="00662A7D"/>
    <w:rsid w:val="006653DF"/>
    <w:rsid w:val="00677ACD"/>
    <w:rsid w:val="00685653"/>
    <w:rsid w:val="00693EBC"/>
    <w:rsid w:val="006A142F"/>
    <w:rsid w:val="006A1AFA"/>
    <w:rsid w:val="006A33D6"/>
    <w:rsid w:val="006A6D2F"/>
    <w:rsid w:val="006A7F0C"/>
    <w:rsid w:val="006B262B"/>
    <w:rsid w:val="006B2834"/>
    <w:rsid w:val="006C32D3"/>
    <w:rsid w:val="006C6C29"/>
    <w:rsid w:val="006D1FFE"/>
    <w:rsid w:val="006E2CF5"/>
    <w:rsid w:val="006E41C0"/>
    <w:rsid w:val="006F47EA"/>
    <w:rsid w:val="0070134E"/>
    <w:rsid w:val="00705628"/>
    <w:rsid w:val="00710859"/>
    <w:rsid w:val="00713678"/>
    <w:rsid w:val="007238DF"/>
    <w:rsid w:val="007261FE"/>
    <w:rsid w:val="007348C5"/>
    <w:rsid w:val="007405FA"/>
    <w:rsid w:val="00740D9B"/>
    <w:rsid w:val="00741F71"/>
    <w:rsid w:val="0075193B"/>
    <w:rsid w:val="00751BA2"/>
    <w:rsid w:val="00762199"/>
    <w:rsid w:val="00773911"/>
    <w:rsid w:val="007754E5"/>
    <w:rsid w:val="0078348D"/>
    <w:rsid w:val="0078376C"/>
    <w:rsid w:val="007842AA"/>
    <w:rsid w:val="00790B72"/>
    <w:rsid w:val="00794564"/>
    <w:rsid w:val="00795884"/>
    <w:rsid w:val="007A15F5"/>
    <w:rsid w:val="007A18F1"/>
    <w:rsid w:val="007A20B6"/>
    <w:rsid w:val="007A7152"/>
    <w:rsid w:val="007C0F31"/>
    <w:rsid w:val="007C2CF9"/>
    <w:rsid w:val="007C3738"/>
    <w:rsid w:val="007F6F93"/>
    <w:rsid w:val="00816C27"/>
    <w:rsid w:val="00827167"/>
    <w:rsid w:val="00840BF2"/>
    <w:rsid w:val="00840D0A"/>
    <w:rsid w:val="00853FCA"/>
    <w:rsid w:val="00855C9E"/>
    <w:rsid w:val="00867623"/>
    <w:rsid w:val="008719DB"/>
    <w:rsid w:val="00871F50"/>
    <w:rsid w:val="00883104"/>
    <w:rsid w:val="00893885"/>
    <w:rsid w:val="008B0A85"/>
    <w:rsid w:val="008B2E8A"/>
    <w:rsid w:val="008B55CE"/>
    <w:rsid w:val="008D398B"/>
    <w:rsid w:val="008E7063"/>
    <w:rsid w:val="008F29E6"/>
    <w:rsid w:val="0090166E"/>
    <w:rsid w:val="009117BC"/>
    <w:rsid w:val="0091410A"/>
    <w:rsid w:val="00917D76"/>
    <w:rsid w:val="009218D2"/>
    <w:rsid w:val="00923C21"/>
    <w:rsid w:val="00927F29"/>
    <w:rsid w:val="0093681C"/>
    <w:rsid w:val="00941D70"/>
    <w:rsid w:val="0095042A"/>
    <w:rsid w:val="00952A60"/>
    <w:rsid w:val="00952CCE"/>
    <w:rsid w:val="009543BF"/>
    <w:rsid w:val="00956738"/>
    <w:rsid w:val="009750F3"/>
    <w:rsid w:val="00977FF8"/>
    <w:rsid w:val="00984E1F"/>
    <w:rsid w:val="00995B7F"/>
    <w:rsid w:val="009A14E7"/>
    <w:rsid w:val="009B0F2E"/>
    <w:rsid w:val="009B1DB3"/>
    <w:rsid w:val="009D05ED"/>
    <w:rsid w:val="009D090D"/>
    <w:rsid w:val="009D7BCC"/>
    <w:rsid w:val="009F046A"/>
    <w:rsid w:val="009F7CA3"/>
    <w:rsid w:val="00A11FEA"/>
    <w:rsid w:val="00A13E96"/>
    <w:rsid w:val="00A2655D"/>
    <w:rsid w:val="00A47BBD"/>
    <w:rsid w:val="00A5414D"/>
    <w:rsid w:val="00A718AC"/>
    <w:rsid w:val="00A7334E"/>
    <w:rsid w:val="00A76419"/>
    <w:rsid w:val="00A8018D"/>
    <w:rsid w:val="00A87E54"/>
    <w:rsid w:val="00A918BE"/>
    <w:rsid w:val="00A97A43"/>
    <w:rsid w:val="00AA29D9"/>
    <w:rsid w:val="00AA5422"/>
    <w:rsid w:val="00AD0FAD"/>
    <w:rsid w:val="00AD5DF8"/>
    <w:rsid w:val="00AE1D31"/>
    <w:rsid w:val="00AE6104"/>
    <w:rsid w:val="00AF39A7"/>
    <w:rsid w:val="00B024F2"/>
    <w:rsid w:val="00B049FE"/>
    <w:rsid w:val="00B228F7"/>
    <w:rsid w:val="00B249C9"/>
    <w:rsid w:val="00B25CA9"/>
    <w:rsid w:val="00B278C5"/>
    <w:rsid w:val="00B27A29"/>
    <w:rsid w:val="00B4537B"/>
    <w:rsid w:val="00B458C6"/>
    <w:rsid w:val="00B46C6D"/>
    <w:rsid w:val="00B50136"/>
    <w:rsid w:val="00B538BB"/>
    <w:rsid w:val="00B604DA"/>
    <w:rsid w:val="00B60AF1"/>
    <w:rsid w:val="00B63CCD"/>
    <w:rsid w:val="00B64C9B"/>
    <w:rsid w:val="00B76314"/>
    <w:rsid w:val="00B76A7F"/>
    <w:rsid w:val="00B779F4"/>
    <w:rsid w:val="00B82008"/>
    <w:rsid w:val="00B8489A"/>
    <w:rsid w:val="00B91FE8"/>
    <w:rsid w:val="00B9314E"/>
    <w:rsid w:val="00B94AE5"/>
    <w:rsid w:val="00BA4366"/>
    <w:rsid w:val="00BA5621"/>
    <w:rsid w:val="00BB087B"/>
    <w:rsid w:val="00BB0E31"/>
    <w:rsid w:val="00BB73A9"/>
    <w:rsid w:val="00BC2E54"/>
    <w:rsid w:val="00BC5FAC"/>
    <w:rsid w:val="00BD031E"/>
    <w:rsid w:val="00BD3DBE"/>
    <w:rsid w:val="00BE28E7"/>
    <w:rsid w:val="00BE2DC3"/>
    <w:rsid w:val="00BE5110"/>
    <w:rsid w:val="00BF7313"/>
    <w:rsid w:val="00C01D2D"/>
    <w:rsid w:val="00C03E0B"/>
    <w:rsid w:val="00C061D3"/>
    <w:rsid w:val="00C06CAF"/>
    <w:rsid w:val="00C212FA"/>
    <w:rsid w:val="00C2469B"/>
    <w:rsid w:val="00C252FB"/>
    <w:rsid w:val="00C2609C"/>
    <w:rsid w:val="00C315ED"/>
    <w:rsid w:val="00C35E4D"/>
    <w:rsid w:val="00C433B5"/>
    <w:rsid w:val="00C44E78"/>
    <w:rsid w:val="00C541A9"/>
    <w:rsid w:val="00C570FB"/>
    <w:rsid w:val="00C62D6A"/>
    <w:rsid w:val="00C64B3E"/>
    <w:rsid w:val="00C73C19"/>
    <w:rsid w:val="00C747C8"/>
    <w:rsid w:val="00C914B2"/>
    <w:rsid w:val="00C95B0A"/>
    <w:rsid w:val="00CA10BC"/>
    <w:rsid w:val="00CA4486"/>
    <w:rsid w:val="00CB189C"/>
    <w:rsid w:val="00CB6D4F"/>
    <w:rsid w:val="00CD1D08"/>
    <w:rsid w:val="00CD2378"/>
    <w:rsid w:val="00CE5CC8"/>
    <w:rsid w:val="00D0065B"/>
    <w:rsid w:val="00D03F8D"/>
    <w:rsid w:val="00D07E56"/>
    <w:rsid w:val="00D133A8"/>
    <w:rsid w:val="00D16D3D"/>
    <w:rsid w:val="00D17EC6"/>
    <w:rsid w:val="00D37CDC"/>
    <w:rsid w:val="00D40878"/>
    <w:rsid w:val="00D42B7B"/>
    <w:rsid w:val="00D45E6E"/>
    <w:rsid w:val="00D5611E"/>
    <w:rsid w:val="00D568FB"/>
    <w:rsid w:val="00D57341"/>
    <w:rsid w:val="00D810FB"/>
    <w:rsid w:val="00D85242"/>
    <w:rsid w:val="00D90B85"/>
    <w:rsid w:val="00D940AB"/>
    <w:rsid w:val="00D95515"/>
    <w:rsid w:val="00DA1678"/>
    <w:rsid w:val="00DA560F"/>
    <w:rsid w:val="00DA571D"/>
    <w:rsid w:val="00DA70D3"/>
    <w:rsid w:val="00DB2A3F"/>
    <w:rsid w:val="00DB7C59"/>
    <w:rsid w:val="00DB7EFC"/>
    <w:rsid w:val="00DC5196"/>
    <w:rsid w:val="00DD076A"/>
    <w:rsid w:val="00DD27DB"/>
    <w:rsid w:val="00DD4306"/>
    <w:rsid w:val="00DD43A7"/>
    <w:rsid w:val="00DE052F"/>
    <w:rsid w:val="00DF4A2A"/>
    <w:rsid w:val="00DF6A75"/>
    <w:rsid w:val="00E16C08"/>
    <w:rsid w:val="00E177BE"/>
    <w:rsid w:val="00E24C27"/>
    <w:rsid w:val="00E26665"/>
    <w:rsid w:val="00E40C98"/>
    <w:rsid w:val="00E53770"/>
    <w:rsid w:val="00E5445A"/>
    <w:rsid w:val="00E57C1C"/>
    <w:rsid w:val="00E64188"/>
    <w:rsid w:val="00E67E5A"/>
    <w:rsid w:val="00E73902"/>
    <w:rsid w:val="00E8704D"/>
    <w:rsid w:val="00E87D55"/>
    <w:rsid w:val="00EA3443"/>
    <w:rsid w:val="00EA49BA"/>
    <w:rsid w:val="00EA4CAB"/>
    <w:rsid w:val="00EA79DA"/>
    <w:rsid w:val="00EB6699"/>
    <w:rsid w:val="00EC30E6"/>
    <w:rsid w:val="00EC697A"/>
    <w:rsid w:val="00EC6CF8"/>
    <w:rsid w:val="00EC6D08"/>
    <w:rsid w:val="00ED7AF0"/>
    <w:rsid w:val="00EE73CC"/>
    <w:rsid w:val="00F00AD6"/>
    <w:rsid w:val="00F10ACF"/>
    <w:rsid w:val="00F14A3A"/>
    <w:rsid w:val="00F172CA"/>
    <w:rsid w:val="00F3644A"/>
    <w:rsid w:val="00F40BDB"/>
    <w:rsid w:val="00F41414"/>
    <w:rsid w:val="00F56759"/>
    <w:rsid w:val="00F702C4"/>
    <w:rsid w:val="00F72133"/>
    <w:rsid w:val="00F77D0C"/>
    <w:rsid w:val="00F84E36"/>
    <w:rsid w:val="00F93E61"/>
    <w:rsid w:val="00F954B3"/>
    <w:rsid w:val="00F96B1E"/>
    <w:rsid w:val="00FA07AC"/>
    <w:rsid w:val="00FA1658"/>
    <w:rsid w:val="00FA589D"/>
    <w:rsid w:val="00FA7D7E"/>
    <w:rsid w:val="00FB1C2A"/>
    <w:rsid w:val="00FB1F8A"/>
    <w:rsid w:val="00FB2626"/>
    <w:rsid w:val="00FB3911"/>
    <w:rsid w:val="00FB71C5"/>
    <w:rsid w:val="00FC697B"/>
    <w:rsid w:val="00FD0C66"/>
    <w:rsid w:val="00FD307E"/>
    <w:rsid w:val="00FD5876"/>
    <w:rsid w:val="00FF039E"/>
    <w:rsid w:val="00FF1055"/>
    <w:rsid w:val="00FF3E5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5:docId w15:val="{5FC4A8F8-B779-4CE5-9078-11558C44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2E61A6"/>
    <w:pPr>
      <w:widowControl w:val="0"/>
      <w:jc w:val="both"/>
    </w:pPr>
  </w:style>
  <w:style w:type="paragraph" w:styleId="1">
    <w:name w:val="heading 1"/>
    <w:basedOn w:val="a"/>
    <w:next w:val="a"/>
    <w:link w:val="10"/>
    <w:uiPriority w:val="9"/>
    <w:rsid w:val="00995B7F"/>
    <w:pPr>
      <w:keepNext/>
      <w:numPr>
        <w:numId w:val="4"/>
      </w:numPr>
      <w:outlineLvl w:val="0"/>
    </w:pPr>
    <w:rPr>
      <w:rFonts w:asciiTheme="majorHAnsi" w:eastAsiaTheme="majorEastAsia" w:hAnsiTheme="majorHAnsi" w:cstheme="majorBidi"/>
    </w:rPr>
  </w:style>
  <w:style w:type="paragraph" w:styleId="2">
    <w:name w:val="heading 2"/>
    <w:basedOn w:val="a"/>
    <w:next w:val="a"/>
    <w:link w:val="20"/>
    <w:uiPriority w:val="9"/>
    <w:unhideWhenUsed/>
    <w:rsid w:val="00995B7F"/>
    <w:pPr>
      <w:keepNext/>
      <w:numPr>
        <w:ilvl w:val="1"/>
        <w:numId w:val="4"/>
      </w:numPr>
      <w:outlineLvl w:val="1"/>
    </w:pPr>
    <w:rPr>
      <w:rFonts w:asciiTheme="majorHAnsi" w:eastAsiaTheme="majorEastAsia" w:hAnsiTheme="majorHAnsi" w:cstheme="majorBidi"/>
    </w:rPr>
  </w:style>
  <w:style w:type="paragraph" w:styleId="3">
    <w:name w:val="heading 3"/>
    <w:basedOn w:val="a"/>
    <w:next w:val="a"/>
    <w:link w:val="30"/>
    <w:uiPriority w:val="9"/>
    <w:unhideWhenUsed/>
    <w:rsid w:val="00995B7F"/>
    <w:pPr>
      <w:keepNext/>
      <w:numPr>
        <w:ilvl w:val="2"/>
        <w:numId w:val="4"/>
      </w:numPr>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rsid w:val="00D16D3D"/>
    <w:pPr>
      <w:keepNext/>
      <w:numPr>
        <w:ilvl w:val="3"/>
        <w:numId w:val="4"/>
      </w:numPr>
      <w:ind w:leftChars="400" w:left="400"/>
      <w:outlineLvl w:val="3"/>
    </w:pPr>
    <w:rPr>
      <w:b/>
      <w:bCs/>
    </w:rPr>
  </w:style>
  <w:style w:type="paragraph" w:styleId="5">
    <w:name w:val="heading 5"/>
    <w:basedOn w:val="a"/>
    <w:next w:val="a"/>
    <w:link w:val="50"/>
    <w:uiPriority w:val="9"/>
    <w:semiHidden/>
    <w:unhideWhenUsed/>
    <w:qFormat/>
    <w:rsid w:val="00D16D3D"/>
    <w:pPr>
      <w:keepNext/>
      <w:numPr>
        <w:ilvl w:val="4"/>
        <w:numId w:val="4"/>
      </w:numPr>
      <w:ind w:leftChars="800" w:left="800"/>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D16D3D"/>
    <w:pPr>
      <w:keepNext/>
      <w:numPr>
        <w:ilvl w:val="5"/>
        <w:numId w:val="4"/>
      </w:numPr>
      <w:ind w:leftChars="800" w:left="800"/>
      <w:outlineLvl w:val="5"/>
    </w:pPr>
    <w:rPr>
      <w:b/>
      <w:bCs/>
    </w:rPr>
  </w:style>
  <w:style w:type="paragraph" w:styleId="7">
    <w:name w:val="heading 7"/>
    <w:basedOn w:val="a"/>
    <w:next w:val="a"/>
    <w:link w:val="70"/>
    <w:uiPriority w:val="9"/>
    <w:semiHidden/>
    <w:unhideWhenUsed/>
    <w:qFormat/>
    <w:rsid w:val="00D16D3D"/>
    <w:pPr>
      <w:keepNext/>
      <w:numPr>
        <w:ilvl w:val="6"/>
        <w:numId w:val="4"/>
      </w:numPr>
      <w:ind w:leftChars="800" w:left="800"/>
      <w:outlineLvl w:val="6"/>
    </w:pPr>
  </w:style>
  <w:style w:type="paragraph" w:styleId="80">
    <w:name w:val="heading 8"/>
    <w:basedOn w:val="a"/>
    <w:next w:val="a"/>
    <w:link w:val="81"/>
    <w:uiPriority w:val="9"/>
    <w:semiHidden/>
    <w:unhideWhenUsed/>
    <w:qFormat/>
    <w:rsid w:val="00D16D3D"/>
    <w:pPr>
      <w:keepNext/>
      <w:numPr>
        <w:ilvl w:val="7"/>
        <w:numId w:val="4"/>
      </w:numPr>
      <w:ind w:leftChars="1200" w:left="1200"/>
      <w:outlineLvl w:val="7"/>
    </w:pPr>
  </w:style>
  <w:style w:type="paragraph" w:styleId="9">
    <w:name w:val="heading 9"/>
    <w:basedOn w:val="a"/>
    <w:next w:val="a"/>
    <w:link w:val="90"/>
    <w:uiPriority w:val="9"/>
    <w:semiHidden/>
    <w:unhideWhenUsed/>
    <w:qFormat/>
    <w:rsid w:val="00D16D3D"/>
    <w:pPr>
      <w:keepNext/>
      <w:numPr>
        <w:ilvl w:val="8"/>
        <w:numId w:val="4"/>
      </w:numPr>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tle1">
    <w:name w:val="2_Title#1"/>
    <w:basedOn w:val="a"/>
    <w:link w:val="2Title10"/>
    <w:qFormat/>
    <w:rsid w:val="00741F71"/>
    <w:pPr>
      <w:keepNext/>
      <w:keepLines/>
      <w:widowControl/>
      <w:numPr>
        <w:ilvl w:val="1"/>
        <w:numId w:val="12"/>
      </w:numPr>
      <w:ind w:rightChars="100" w:right="240"/>
      <w:jc w:val="left"/>
    </w:pPr>
    <w:rPr>
      <w:rFonts w:asciiTheme="majorHAnsi" w:eastAsiaTheme="majorHAnsi" w:hAnsiTheme="majorHAnsi" w:cs="ＭＳ ゴシック"/>
      <w:b/>
      <w:sz w:val="20"/>
      <w:szCs w:val="20"/>
    </w:rPr>
  </w:style>
  <w:style w:type="paragraph" w:styleId="a3">
    <w:name w:val="Title"/>
    <w:basedOn w:val="a"/>
    <w:next w:val="a"/>
    <w:link w:val="a4"/>
    <w:uiPriority w:val="10"/>
    <w:rsid w:val="00995B7F"/>
    <w:pPr>
      <w:spacing w:before="240" w:after="120"/>
      <w:jc w:val="center"/>
      <w:outlineLvl w:val="0"/>
    </w:pPr>
    <w:rPr>
      <w:rFonts w:asciiTheme="majorHAnsi" w:eastAsia="ヒラギノ角ゴ Pro W6" w:hAnsiTheme="majorHAnsi" w:cstheme="majorBidi"/>
      <w:szCs w:val="32"/>
    </w:rPr>
  </w:style>
  <w:style w:type="paragraph" w:customStyle="1" w:styleId="41">
    <w:name w:val="4_本文1"/>
    <w:link w:val="410"/>
    <w:qFormat/>
    <w:rsid w:val="006C32D3"/>
    <w:pPr>
      <w:ind w:leftChars="664" w:left="1594"/>
    </w:pPr>
    <w:rPr>
      <w:rFonts w:eastAsiaTheme="minorHAnsi"/>
      <w:spacing w:val="-2"/>
      <w:sz w:val="20"/>
      <w:szCs w:val="20"/>
    </w:rPr>
  </w:style>
  <w:style w:type="character" w:customStyle="1" w:styleId="a4">
    <w:name w:val="表題 (文字)"/>
    <w:basedOn w:val="a0"/>
    <w:link w:val="a3"/>
    <w:uiPriority w:val="10"/>
    <w:rsid w:val="00995B7F"/>
    <w:rPr>
      <w:rFonts w:asciiTheme="majorHAnsi" w:eastAsia="ヒラギノ角ゴ Pro W6" w:hAnsiTheme="majorHAnsi" w:cstheme="majorBidi"/>
      <w:szCs w:val="32"/>
    </w:rPr>
  </w:style>
  <w:style w:type="paragraph" w:customStyle="1" w:styleId="61">
    <w:name w:val="6_箇条1"/>
    <w:qFormat/>
    <w:rsid w:val="002E61A6"/>
    <w:pPr>
      <w:numPr>
        <w:numId w:val="2"/>
      </w:numPr>
      <w:ind w:hanging="146"/>
    </w:pPr>
    <w:rPr>
      <w:rFonts w:eastAsiaTheme="minorHAnsi"/>
      <w:sz w:val="20"/>
      <w:szCs w:val="20"/>
    </w:rPr>
  </w:style>
  <w:style w:type="paragraph" w:customStyle="1" w:styleId="91">
    <w:name w:val="9_大見出"/>
    <w:link w:val="92"/>
    <w:qFormat/>
    <w:rsid w:val="006C32D3"/>
    <w:pPr>
      <w:keepNext/>
      <w:pBdr>
        <w:top w:val="single" w:sz="4" w:space="3" w:color="auto"/>
        <w:left w:val="single" w:sz="48" w:space="4" w:color="auto"/>
      </w:pBdr>
      <w:spacing w:beforeLines="100" w:before="400" w:line="280" w:lineRule="exact"/>
      <w:ind w:leftChars="100" w:left="240"/>
    </w:pPr>
    <w:rPr>
      <w:rFonts w:ascii="ヒラギノ角ゴ5" w:eastAsiaTheme="majorEastAsia" w:hAnsi="ヒラギノ角ゴ Pro W6"/>
    </w:rPr>
  </w:style>
  <w:style w:type="numbering" w:customStyle="1" w:styleId="RN">
    <w:name w:val="RN連番見出し"/>
    <w:basedOn w:val="a2"/>
    <w:uiPriority w:val="99"/>
    <w:rsid w:val="00995B7F"/>
    <w:pPr>
      <w:numPr>
        <w:numId w:val="1"/>
      </w:numPr>
    </w:pPr>
  </w:style>
  <w:style w:type="paragraph" w:customStyle="1" w:styleId="93">
    <w:name w:val="9_基本"/>
    <w:link w:val="94"/>
    <w:qFormat/>
    <w:rsid w:val="00995B7F"/>
    <w:pPr>
      <w:ind w:leftChars="295" w:left="708"/>
    </w:pPr>
    <w:rPr>
      <w:rFonts w:eastAsiaTheme="minorHAnsi"/>
      <w:sz w:val="20"/>
      <w:szCs w:val="20"/>
    </w:rPr>
  </w:style>
  <w:style w:type="paragraph" w:styleId="a5">
    <w:name w:val="Balloon Text"/>
    <w:basedOn w:val="a"/>
    <w:link w:val="a6"/>
    <w:uiPriority w:val="99"/>
    <w:semiHidden/>
    <w:unhideWhenUsed/>
    <w:rsid w:val="00995B7F"/>
    <w:rPr>
      <w:rFonts w:ascii="ヒラギノ角ゴ ProN W3" w:eastAsia="ヒラギノ角ゴ ProN W3"/>
      <w:sz w:val="18"/>
      <w:szCs w:val="18"/>
    </w:rPr>
  </w:style>
  <w:style w:type="character" w:customStyle="1" w:styleId="a6">
    <w:name w:val="吹き出し (文字)"/>
    <w:basedOn w:val="a0"/>
    <w:link w:val="a5"/>
    <w:uiPriority w:val="99"/>
    <w:semiHidden/>
    <w:rsid w:val="00995B7F"/>
    <w:rPr>
      <w:rFonts w:ascii="ヒラギノ角ゴ ProN W3" w:eastAsia="ヒラギノ角ゴ ProN W3"/>
      <w:sz w:val="18"/>
      <w:szCs w:val="18"/>
    </w:rPr>
  </w:style>
  <w:style w:type="paragraph" w:styleId="a7">
    <w:name w:val="Quote"/>
    <w:basedOn w:val="a"/>
    <w:next w:val="a"/>
    <w:link w:val="a8"/>
    <w:uiPriority w:val="29"/>
    <w:rsid w:val="00995B7F"/>
    <w:rPr>
      <w:i/>
      <w:iCs/>
      <w:color w:val="000000" w:themeColor="text1"/>
    </w:rPr>
  </w:style>
  <w:style w:type="paragraph" w:customStyle="1" w:styleId="URL">
    <w:name w:val="URL"/>
    <w:basedOn w:val="41"/>
    <w:qFormat/>
    <w:rsid w:val="00995B7F"/>
    <w:pPr>
      <w:ind w:leftChars="289" w:left="694"/>
      <w:jc w:val="right"/>
    </w:pPr>
    <w:rPr>
      <w:rFonts w:ascii="Courier New" w:eastAsia="Courier New" w:hAnsi="Courier New" w:cs="Courier New"/>
      <w:sz w:val="18"/>
      <w:szCs w:val="18"/>
    </w:rPr>
  </w:style>
  <w:style w:type="paragraph" w:customStyle="1" w:styleId="82">
    <w:name w:val="8_ﾄﾗﾌﾞﾙ#"/>
    <w:basedOn w:val="41"/>
    <w:qFormat/>
    <w:rsid w:val="00995B7F"/>
    <w:pPr>
      <w:spacing w:line="240" w:lineRule="exact"/>
      <w:jc w:val="right"/>
    </w:pPr>
    <w:rPr>
      <w:rFonts w:ascii="Courier New" w:eastAsia="Courier New" w:hAnsi="Courier New" w:cs="Courier New"/>
      <w:color w:val="808080" w:themeColor="background1" w:themeShade="80"/>
      <w:sz w:val="16"/>
      <w:szCs w:val="16"/>
    </w:rPr>
  </w:style>
  <w:style w:type="paragraph" w:customStyle="1" w:styleId="71">
    <w:name w:val="7_小見出"/>
    <w:qFormat/>
    <w:rsid w:val="00995B7F"/>
    <w:pPr>
      <w:ind w:leftChars="497" w:left="1193"/>
    </w:pPr>
    <w:rPr>
      <w:rFonts w:asciiTheme="majorHAnsi" w:eastAsiaTheme="majorHAnsi" w:hAnsiTheme="majorHAnsi"/>
      <w:sz w:val="20"/>
      <w:szCs w:val="20"/>
    </w:rPr>
  </w:style>
  <w:style w:type="character" w:customStyle="1" w:styleId="a8">
    <w:name w:val="引用文 (文字)"/>
    <w:basedOn w:val="a0"/>
    <w:link w:val="a7"/>
    <w:uiPriority w:val="29"/>
    <w:rsid w:val="00995B7F"/>
    <w:rPr>
      <w:i/>
      <w:iCs/>
      <w:color w:val="000000" w:themeColor="text1"/>
    </w:rPr>
  </w:style>
  <w:style w:type="paragraph" w:styleId="21">
    <w:name w:val="Intense Quote"/>
    <w:basedOn w:val="a"/>
    <w:next w:val="a"/>
    <w:link w:val="22"/>
    <w:uiPriority w:val="30"/>
    <w:rsid w:val="00995B7F"/>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5B7F"/>
    <w:rPr>
      <w:b/>
      <w:bCs/>
      <w:i/>
      <w:iCs/>
      <w:color w:val="4F81BD" w:themeColor="accent1"/>
    </w:rPr>
  </w:style>
  <w:style w:type="paragraph" w:styleId="a9">
    <w:name w:val="footer"/>
    <w:basedOn w:val="a"/>
    <w:link w:val="aa"/>
    <w:uiPriority w:val="99"/>
    <w:unhideWhenUsed/>
    <w:rsid w:val="00995B7F"/>
    <w:pPr>
      <w:tabs>
        <w:tab w:val="center" w:pos="4252"/>
        <w:tab w:val="right" w:pos="8504"/>
      </w:tabs>
      <w:snapToGrid w:val="0"/>
    </w:pPr>
  </w:style>
  <w:style w:type="character" w:customStyle="1" w:styleId="aa">
    <w:name w:val="フッター (文字)"/>
    <w:basedOn w:val="a0"/>
    <w:link w:val="a9"/>
    <w:uiPriority w:val="99"/>
    <w:rsid w:val="00995B7F"/>
  </w:style>
  <w:style w:type="paragraph" w:styleId="ab">
    <w:name w:val="header"/>
    <w:basedOn w:val="a"/>
    <w:link w:val="ac"/>
    <w:uiPriority w:val="99"/>
    <w:unhideWhenUsed/>
    <w:rsid w:val="00995B7F"/>
    <w:pPr>
      <w:tabs>
        <w:tab w:val="center" w:pos="4252"/>
        <w:tab w:val="right" w:pos="8504"/>
      </w:tabs>
      <w:snapToGrid w:val="0"/>
    </w:pPr>
  </w:style>
  <w:style w:type="character" w:customStyle="1" w:styleId="ac">
    <w:name w:val="ヘッダー (文字)"/>
    <w:basedOn w:val="a0"/>
    <w:link w:val="ab"/>
    <w:uiPriority w:val="99"/>
    <w:rsid w:val="00995B7F"/>
  </w:style>
  <w:style w:type="paragraph" w:customStyle="1" w:styleId="RN0">
    <w:name w:val="RN_ヘッダ"/>
    <w:basedOn w:val="a"/>
    <w:link w:val="RN1"/>
    <w:rsid w:val="00995B7F"/>
    <w:pPr>
      <w:pBdr>
        <w:bottom w:val="thinThickSmallGap" w:sz="12" w:space="1" w:color="auto"/>
      </w:pBdr>
      <w:ind w:firstLine="720"/>
      <w:jc w:val="right"/>
    </w:pPr>
    <w:rPr>
      <w:rFonts w:ascii="ヒラギノ角ゴ Pro W3" w:eastAsia="ヒラギノ角ゴ Pro W3" w:hAnsi="ヒラギノ角ゴ Pro W3"/>
      <w:sz w:val="20"/>
      <w:szCs w:val="20"/>
    </w:rPr>
  </w:style>
  <w:style w:type="paragraph" w:customStyle="1" w:styleId="RN2">
    <w:name w:val="RN_フッタ"/>
    <w:basedOn w:val="a"/>
    <w:link w:val="RN3"/>
    <w:rsid w:val="00995B7F"/>
    <w:pPr>
      <w:pBdr>
        <w:top w:val="thickThinSmallGap" w:sz="12" w:space="1" w:color="auto"/>
      </w:pBdr>
      <w:jc w:val="center"/>
    </w:pPr>
    <w:rPr>
      <w:rFonts w:ascii="ヒラギノ角ゴ Pro W3" w:eastAsia="ヒラギノ角ゴ Pro W3" w:hAnsi="ヒラギノ角ゴ Pro W3"/>
      <w:sz w:val="20"/>
      <w:szCs w:val="20"/>
    </w:rPr>
  </w:style>
  <w:style w:type="character" w:customStyle="1" w:styleId="RN1">
    <w:name w:val="RN_ヘッダ (文字)"/>
    <w:basedOn w:val="a0"/>
    <w:link w:val="RN0"/>
    <w:rsid w:val="00995B7F"/>
    <w:rPr>
      <w:rFonts w:ascii="ヒラギノ角ゴ Pro W3" w:eastAsia="ヒラギノ角ゴ Pro W3" w:hAnsi="ヒラギノ角ゴ Pro W3"/>
      <w:sz w:val="20"/>
      <w:szCs w:val="20"/>
    </w:rPr>
  </w:style>
  <w:style w:type="character" w:customStyle="1" w:styleId="RN3">
    <w:name w:val="RN_フッタ (文字)"/>
    <w:basedOn w:val="a0"/>
    <w:link w:val="RN2"/>
    <w:rsid w:val="00995B7F"/>
    <w:rPr>
      <w:rFonts w:ascii="ヒラギノ角ゴ Pro W3" w:eastAsia="ヒラギノ角ゴ Pro W3" w:hAnsi="ヒラギノ角ゴ Pro W3"/>
      <w:sz w:val="20"/>
      <w:szCs w:val="20"/>
    </w:rPr>
  </w:style>
  <w:style w:type="character" w:customStyle="1" w:styleId="20">
    <w:name w:val="見出し 2 (文字)"/>
    <w:basedOn w:val="a0"/>
    <w:link w:val="2"/>
    <w:uiPriority w:val="9"/>
    <w:rsid w:val="00995B7F"/>
    <w:rPr>
      <w:rFonts w:asciiTheme="majorHAnsi" w:eastAsiaTheme="majorEastAsia" w:hAnsiTheme="majorHAnsi" w:cstheme="majorBidi"/>
    </w:rPr>
  </w:style>
  <w:style w:type="character" w:customStyle="1" w:styleId="10">
    <w:name w:val="見出し 1 (文字)"/>
    <w:basedOn w:val="a0"/>
    <w:link w:val="1"/>
    <w:uiPriority w:val="9"/>
    <w:rsid w:val="00995B7F"/>
    <w:rPr>
      <w:rFonts w:asciiTheme="majorHAnsi" w:eastAsiaTheme="majorEastAsia" w:hAnsiTheme="majorHAnsi" w:cstheme="majorBidi"/>
    </w:rPr>
  </w:style>
  <w:style w:type="character" w:styleId="ad">
    <w:name w:val="Hyperlink"/>
    <w:basedOn w:val="a0"/>
    <w:uiPriority w:val="99"/>
    <w:unhideWhenUsed/>
    <w:rsid w:val="00995B7F"/>
    <w:rPr>
      <w:color w:val="0000FF" w:themeColor="hyperlink"/>
      <w:u w:val="single"/>
    </w:rPr>
  </w:style>
  <w:style w:type="character" w:styleId="ae">
    <w:name w:val="FollowedHyperlink"/>
    <w:basedOn w:val="a0"/>
    <w:uiPriority w:val="99"/>
    <w:semiHidden/>
    <w:unhideWhenUsed/>
    <w:rsid w:val="00995B7F"/>
    <w:rPr>
      <w:color w:val="800080" w:themeColor="followedHyperlink"/>
      <w:u w:val="single"/>
    </w:rPr>
  </w:style>
  <w:style w:type="character" w:customStyle="1" w:styleId="30">
    <w:name w:val="見出し 3 (文字)"/>
    <w:basedOn w:val="a0"/>
    <w:link w:val="3"/>
    <w:uiPriority w:val="9"/>
    <w:rsid w:val="00995B7F"/>
    <w:rPr>
      <w:rFonts w:asciiTheme="majorHAnsi" w:eastAsiaTheme="majorEastAsia" w:hAnsiTheme="majorHAnsi" w:cstheme="majorBidi"/>
    </w:rPr>
  </w:style>
  <w:style w:type="paragraph" w:customStyle="1" w:styleId="52">
    <w:name w:val="5_本文2"/>
    <w:link w:val="520"/>
    <w:qFormat/>
    <w:rsid w:val="00AA5422"/>
    <w:pPr>
      <w:ind w:leftChars="945" w:left="2269" w:hanging="1"/>
    </w:pPr>
    <w:rPr>
      <w:rFonts w:ascii="ヒラギノ明朝体3" w:eastAsiaTheme="minorHAnsi" w:hAnsi="ヒラギノ角ゴ Pro W3"/>
      <w:spacing w:val="-2"/>
      <w:sz w:val="20"/>
      <w:szCs w:val="20"/>
    </w:rPr>
  </w:style>
  <w:style w:type="paragraph" w:customStyle="1" w:styleId="920">
    <w:name w:val="9_大見出2"/>
    <w:basedOn w:val="91"/>
    <w:link w:val="921"/>
    <w:qFormat/>
    <w:rsid w:val="00995B7F"/>
    <w:pPr>
      <w:pBdr>
        <w:left w:val="double" w:sz="24" w:space="4" w:color="auto"/>
      </w:pBdr>
    </w:pPr>
  </w:style>
  <w:style w:type="character" w:customStyle="1" w:styleId="410">
    <w:name w:val="4_本文1 (文字)"/>
    <w:basedOn w:val="a0"/>
    <w:link w:val="41"/>
    <w:rsid w:val="006C32D3"/>
    <w:rPr>
      <w:rFonts w:eastAsiaTheme="minorHAnsi"/>
      <w:spacing w:val="-2"/>
      <w:sz w:val="20"/>
      <w:szCs w:val="20"/>
    </w:rPr>
  </w:style>
  <w:style w:type="character" w:customStyle="1" w:styleId="520">
    <w:name w:val="5_本文2 (文字)"/>
    <w:basedOn w:val="410"/>
    <w:link w:val="52"/>
    <w:rsid w:val="00AA5422"/>
    <w:rPr>
      <w:rFonts w:ascii="ヒラギノ明朝体3" w:eastAsiaTheme="minorHAnsi" w:hAnsi="ヒラギノ角ゴ Pro W3"/>
      <w:spacing w:val="-2"/>
      <w:sz w:val="20"/>
      <w:szCs w:val="20"/>
    </w:rPr>
  </w:style>
  <w:style w:type="character" w:customStyle="1" w:styleId="92">
    <w:name w:val="9_大見出 (文字)"/>
    <w:basedOn w:val="a0"/>
    <w:link w:val="91"/>
    <w:rsid w:val="006C32D3"/>
    <w:rPr>
      <w:rFonts w:ascii="ヒラギノ角ゴ5" w:eastAsiaTheme="majorEastAsia" w:hAnsi="ヒラギノ角ゴ Pro W6"/>
    </w:rPr>
  </w:style>
  <w:style w:type="character" w:customStyle="1" w:styleId="921">
    <w:name w:val="9_大見出2 (文字)"/>
    <w:basedOn w:val="92"/>
    <w:link w:val="920"/>
    <w:rsid w:val="00995B7F"/>
    <w:rPr>
      <w:rFonts w:ascii="ヒラギノ角ゴ5" w:eastAsiaTheme="majorEastAsia" w:hAnsi="ヒラギノ角ゴ Pro W6"/>
    </w:rPr>
  </w:style>
  <w:style w:type="paragraph" w:customStyle="1" w:styleId="3Title2">
    <w:name w:val="3_Title#2"/>
    <w:basedOn w:val="2Title1"/>
    <w:link w:val="3Title20"/>
    <w:qFormat/>
    <w:rsid w:val="00741F71"/>
    <w:pPr>
      <w:numPr>
        <w:ilvl w:val="2"/>
      </w:numPr>
    </w:pPr>
  </w:style>
  <w:style w:type="character" w:customStyle="1" w:styleId="2Title10">
    <w:name w:val="2_Title#1 (文字)"/>
    <w:basedOn w:val="a0"/>
    <w:link w:val="2Title1"/>
    <w:rsid w:val="00741F71"/>
    <w:rPr>
      <w:rFonts w:asciiTheme="majorHAnsi" w:eastAsiaTheme="majorHAnsi" w:hAnsiTheme="majorHAnsi" w:cs="ＭＳ ゴシック"/>
      <w:b/>
      <w:sz w:val="20"/>
      <w:szCs w:val="20"/>
    </w:rPr>
  </w:style>
  <w:style w:type="paragraph" w:customStyle="1" w:styleId="600">
    <w:name w:val="6_箇条0"/>
    <w:basedOn w:val="61"/>
    <w:rsid w:val="002E61A6"/>
    <w:pPr>
      <w:ind w:left="1560" w:hanging="142"/>
    </w:pPr>
  </w:style>
  <w:style w:type="paragraph" w:customStyle="1" w:styleId="83">
    <w:name w:val="8_基本等幅"/>
    <w:link w:val="84"/>
    <w:qFormat/>
    <w:rsid w:val="00995B7F"/>
    <w:rPr>
      <w:rFonts w:eastAsiaTheme="minorHAnsi"/>
      <w:sz w:val="20"/>
      <w:szCs w:val="20"/>
    </w:rPr>
  </w:style>
  <w:style w:type="character" w:customStyle="1" w:styleId="3Title20">
    <w:name w:val="3_Title#2 (文字)"/>
    <w:basedOn w:val="2Title10"/>
    <w:link w:val="3Title2"/>
    <w:rsid w:val="00741F71"/>
    <w:rPr>
      <w:rFonts w:asciiTheme="majorHAnsi" w:eastAsiaTheme="majorHAnsi" w:hAnsiTheme="majorHAnsi" w:cs="ＭＳ ゴシック"/>
      <w:b/>
      <w:sz w:val="20"/>
      <w:szCs w:val="20"/>
    </w:rPr>
  </w:style>
  <w:style w:type="character" w:customStyle="1" w:styleId="94">
    <w:name w:val="9_基本 (文字)"/>
    <w:basedOn w:val="a0"/>
    <w:link w:val="93"/>
    <w:rsid w:val="00995B7F"/>
    <w:rPr>
      <w:rFonts w:eastAsiaTheme="minorHAnsi"/>
      <w:sz w:val="20"/>
      <w:szCs w:val="20"/>
    </w:rPr>
  </w:style>
  <w:style w:type="character" w:customStyle="1" w:styleId="84">
    <w:name w:val="8_基本等幅 (文字)"/>
    <w:basedOn w:val="94"/>
    <w:link w:val="83"/>
    <w:rsid w:val="00995B7F"/>
    <w:rPr>
      <w:rFonts w:eastAsiaTheme="minorHAnsi"/>
      <w:sz w:val="20"/>
      <w:szCs w:val="20"/>
    </w:rPr>
  </w:style>
  <w:style w:type="paragraph" w:customStyle="1" w:styleId="930">
    <w:name w:val="9_本文3"/>
    <w:link w:val="931"/>
    <w:qFormat/>
    <w:rsid w:val="00995B7F"/>
    <w:pPr>
      <w:ind w:leftChars="864" w:left="2074"/>
    </w:pPr>
    <w:rPr>
      <w:rFonts w:ascii="ヒラギノ明朝体3" w:eastAsiaTheme="minorHAnsi" w:hAnsi="ヒラギノ角ゴ Pro W3"/>
      <w:spacing w:val="-2"/>
      <w:sz w:val="20"/>
      <w:szCs w:val="20"/>
    </w:rPr>
  </w:style>
  <w:style w:type="paragraph" w:customStyle="1" w:styleId="932">
    <w:name w:val="9_大見出3"/>
    <w:basedOn w:val="920"/>
    <w:link w:val="933"/>
    <w:qFormat/>
    <w:rsid w:val="00995B7F"/>
    <w:pPr>
      <w:pBdr>
        <w:left w:val="single" w:sz="4" w:space="4" w:color="auto"/>
      </w:pBdr>
    </w:pPr>
  </w:style>
  <w:style w:type="character" w:customStyle="1" w:styleId="931">
    <w:name w:val="9_本文3 (文字)"/>
    <w:basedOn w:val="520"/>
    <w:link w:val="930"/>
    <w:rsid w:val="00995B7F"/>
    <w:rPr>
      <w:rFonts w:ascii="ヒラギノ明朝体3" w:eastAsiaTheme="minorHAnsi" w:hAnsi="ヒラギノ角ゴ Pro W3"/>
      <w:spacing w:val="-2"/>
      <w:sz w:val="20"/>
      <w:szCs w:val="20"/>
    </w:rPr>
  </w:style>
  <w:style w:type="character" w:customStyle="1" w:styleId="933">
    <w:name w:val="9_大見出3 (文字)"/>
    <w:basedOn w:val="921"/>
    <w:link w:val="932"/>
    <w:rsid w:val="00995B7F"/>
    <w:rPr>
      <w:rFonts w:ascii="ヒラギノ角ゴ5" w:eastAsiaTheme="majorEastAsia" w:hAnsi="ヒラギノ角ゴ Pro W6"/>
    </w:rPr>
  </w:style>
  <w:style w:type="table" w:styleId="af">
    <w:name w:val="Table Grid"/>
    <w:basedOn w:val="a1"/>
    <w:uiPriority w:val="59"/>
    <w:rsid w:val="00995B7F"/>
    <w:rPr>
      <w:rFonts w:eastAsia="Times New Roman"/>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1"/>
    <w:basedOn w:val="a0"/>
    <w:uiPriority w:val="9"/>
    <w:rsid w:val="00995B7F"/>
    <w:rPr>
      <w:rFonts w:asciiTheme="majorHAnsi" w:eastAsiaTheme="majorEastAsia" w:hAnsiTheme="majorHAnsi" w:cstheme="majorBidi"/>
      <w:sz w:val="24"/>
      <w:szCs w:val="24"/>
    </w:rPr>
  </w:style>
  <w:style w:type="character" w:customStyle="1" w:styleId="210">
    <w:name w:val="見出し 2 (文字)1"/>
    <w:basedOn w:val="a0"/>
    <w:uiPriority w:val="9"/>
    <w:rsid w:val="00995B7F"/>
    <w:rPr>
      <w:rFonts w:asciiTheme="majorHAnsi" w:eastAsiaTheme="majorEastAsia" w:hAnsiTheme="majorHAnsi" w:cstheme="majorBidi"/>
      <w:sz w:val="24"/>
      <w:szCs w:val="24"/>
    </w:rPr>
  </w:style>
  <w:style w:type="character" w:customStyle="1" w:styleId="12">
    <w:name w:val="見出し 1 (文字)2"/>
    <w:basedOn w:val="a0"/>
    <w:uiPriority w:val="9"/>
    <w:rsid w:val="00995B7F"/>
    <w:rPr>
      <w:rFonts w:asciiTheme="majorHAnsi" w:eastAsiaTheme="majorEastAsia" w:hAnsiTheme="majorHAnsi" w:cstheme="majorBidi"/>
      <w:sz w:val="24"/>
      <w:szCs w:val="24"/>
    </w:rPr>
  </w:style>
  <w:style w:type="character" w:customStyle="1" w:styleId="220">
    <w:name w:val="見出し 2 (文字)2"/>
    <w:basedOn w:val="a0"/>
    <w:uiPriority w:val="9"/>
    <w:rsid w:val="00995B7F"/>
    <w:rPr>
      <w:rFonts w:asciiTheme="majorHAnsi" w:eastAsiaTheme="majorEastAsia" w:hAnsiTheme="majorHAnsi" w:cstheme="majorBidi"/>
      <w:sz w:val="24"/>
      <w:szCs w:val="24"/>
    </w:rPr>
  </w:style>
  <w:style w:type="paragraph" w:customStyle="1" w:styleId="62">
    <w:name w:val="6_トラレポ"/>
    <w:basedOn w:val="83"/>
    <w:link w:val="63"/>
    <w:qFormat/>
    <w:rsid w:val="00995B7F"/>
    <w:pPr>
      <w:ind w:leftChars="118" w:left="1701" w:hangingChars="709" w:hanging="1418"/>
    </w:pPr>
  </w:style>
  <w:style w:type="character" w:customStyle="1" w:styleId="63">
    <w:name w:val="6_トラレポ (文字)"/>
    <w:basedOn w:val="84"/>
    <w:link w:val="62"/>
    <w:rsid w:val="00995B7F"/>
    <w:rPr>
      <w:rFonts w:eastAsiaTheme="minorHAnsi"/>
      <w:sz w:val="20"/>
      <w:szCs w:val="20"/>
    </w:rPr>
  </w:style>
  <w:style w:type="paragraph" w:customStyle="1" w:styleId="612">
    <w:name w:val="6_箇条12"/>
    <w:qFormat/>
    <w:rsid w:val="00995B7F"/>
    <w:pPr>
      <w:ind w:left="2273" w:hanging="480"/>
    </w:pPr>
    <w:rPr>
      <w:rFonts w:eastAsiaTheme="minorHAnsi"/>
      <w:sz w:val="20"/>
      <w:szCs w:val="20"/>
    </w:rPr>
  </w:style>
  <w:style w:type="paragraph" w:customStyle="1" w:styleId="95">
    <w:name w:val="9_モジュール"/>
    <w:qFormat/>
    <w:rsid w:val="00995B7F"/>
    <w:pPr>
      <w:spacing w:line="160" w:lineRule="exact"/>
    </w:pPr>
    <w:rPr>
      <w:rFonts w:ascii="Courier New" w:hAnsi="Courier New" w:cs="Courier New"/>
      <w:w w:val="80"/>
      <w:kern w:val="0"/>
      <w:sz w:val="16"/>
      <w:szCs w:val="18"/>
    </w:rPr>
  </w:style>
  <w:style w:type="paragraph" w:customStyle="1" w:styleId="8">
    <w:name w:val="8_部位"/>
    <w:qFormat/>
    <w:rsid w:val="00741F71"/>
    <w:pPr>
      <w:numPr>
        <w:numId w:val="12"/>
      </w:numPr>
    </w:pPr>
    <w:rPr>
      <w:rFonts w:asciiTheme="majorHAnsi" w:eastAsiaTheme="majorEastAsia" w:hAnsiTheme="majorHAnsi" w:cstheme="majorBidi"/>
      <w:b/>
      <w:sz w:val="20"/>
      <w:szCs w:val="20"/>
    </w:rPr>
  </w:style>
  <w:style w:type="paragraph" w:styleId="af0">
    <w:name w:val="Subtitle"/>
    <w:basedOn w:val="a"/>
    <w:next w:val="a"/>
    <w:link w:val="af1"/>
    <w:uiPriority w:val="11"/>
    <w:rsid w:val="00995B7F"/>
    <w:pPr>
      <w:jc w:val="center"/>
      <w:outlineLvl w:val="1"/>
    </w:pPr>
    <w:rPr>
      <w:rFonts w:asciiTheme="majorHAnsi" w:eastAsiaTheme="majorEastAsia" w:hAnsiTheme="majorHAnsi" w:cstheme="majorBidi"/>
    </w:rPr>
  </w:style>
  <w:style w:type="character" w:customStyle="1" w:styleId="af1">
    <w:name w:val="副題 (文字)"/>
    <w:basedOn w:val="a0"/>
    <w:link w:val="af0"/>
    <w:uiPriority w:val="11"/>
    <w:rsid w:val="00995B7F"/>
    <w:rPr>
      <w:rFonts w:asciiTheme="majorHAnsi" w:eastAsiaTheme="majorEastAsia" w:hAnsiTheme="majorHAnsi" w:cstheme="majorBidi"/>
    </w:rPr>
  </w:style>
  <w:style w:type="numbering" w:customStyle="1" w:styleId="0RN">
    <w:name w:val="0_RN"/>
    <w:uiPriority w:val="99"/>
    <w:rsid w:val="00D40878"/>
    <w:pPr>
      <w:numPr>
        <w:numId w:val="3"/>
      </w:numPr>
    </w:pPr>
  </w:style>
  <w:style w:type="paragraph" w:styleId="af2">
    <w:name w:val="List Paragraph"/>
    <w:basedOn w:val="a"/>
    <w:uiPriority w:val="34"/>
    <w:rsid w:val="00D16D3D"/>
    <w:pPr>
      <w:ind w:leftChars="400" w:left="840"/>
    </w:pPr>
  </w:style>
  <w:style w:type="character" w:customStyle="1" w:styleId="40">
    <w:name w:val="見出し 4 (文字)"/>
    <w:basedOn w:val="a0"/>
    <w:link w:val="4"/>
    <w:uiPriority w:val="9"/>
    <w:semiHidden/>
    <w:rsid w:val="00D16D3D"/>
    <w:rPr>
      <w:b/>
      <w:bCs/>
    </w:rPr>
  </w:style>
  <w:style w:type="character" w:customStyle="1" w:styleId="50">
    <w:name w:val="見出し 5 (文字)"/>
    <w:basedOn w:val="a0"/>
    <w:link w:val="5"/>
    <w:uiPriority w:val="9"/>
    <w:semiHidden/>
    <w:rsid w:val="00D16D3D"/>
    <w:rPr>
      <w:rFonts w:asciiTheme="majorHAnsi" w:eastAsiaTheme="majorEastAsia" w:hAnsiTheme="majorHAnsi" w:cstheme="majorBidi"/>
    </w:rPr>
  </w:style>
  <w:style w:type="character" w:customStyle="1" w:styleId="60">
    <w:name w:val="見出し 6 (文字)"/>
    <w:basedOn w:val="a0"/>
    <w:link w:val="6"/>
    <w:uiPriority w:val="9"/>
    <w:semiHidden/>
    <w:rsid w:val="00D16D3D"/>
    <w:rPr>
      <w:b/>
      <w:bCs/>
    </w:rPr>
  </w:style>
  <w:style w:type="character" w:customStyle="1" w:styleId="70">
    <w:name w:val="見出し 7 (文字)"/>
    <w:basedOn w:val="a0"/>
    <w:link w:val="7"/>
    <w:uiPriority w:val="9"/>
    <w:semiHidden/>
    <w:rsid w:val="00D16D3D"/>
  </w:style>
  <w:style w:type="character" w:customStyle="1" w:styleId="81">
    <w:name w:val="見出し 8 (文字)"/>
    <w:basedOn w:val="a0"/>
    <w:link w:val="80"/>
    <w:uiPriority w:val="9"/>
    <w:semiHidden/>
    <w:rsid w:val="00D16D3D"/>
  </w:style>
  <w:style w:type="character" w:customStyle="1" w:styleId="90">
    <w:name w:val="見出し 9 (文字)"/>
    <w:basedOn w:val="a0"/>
    <w:link w:val="9"/>
    <w:uiPriority w:val="9"/>
    <w:semiHidden/>
    <w:rsid w:val="00D16D3D"/>
  </w:style>
  <w:style w:type="paragraph" w:customStyle="1" w:styleId="RN6">
    <w:name w:val="RN_フッタ6"/>
    <w:basedOn w:val="a"/>
    <w:rsid w:val="005B6D1D"/>
    <w:pPr>
      <w:pBdr>
        <w:top w:val="thickThinSmallGap" w:sz="12" w:space="1" w:color="auto"/>
      </w:pBdr>
      <w:jc w:val="center"/>
    </w:pPr>
    <w:rPr>
      <w:rFonts w:ascii="ヒラギノ角ゴ Pro W3" w:eastAsia="ヒラギノ角ゴ Pro W3" w:hAnsi="ヒラギノ角ゴ Pro W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907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test\10_UI&#21046;&#24481;&#12539;&#38754;&#20184;&#12369;_new\&#38619;&#24418;master.dotx"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CREEN標準">
      <a:majorFont>
        <a:latin typeface="ヒラギノ角ゴ ProN W6"/>
        <a:ea typeface="ヒラギノ角ゴ ProN W6"/>
        <a:cs typeface=""/>
      </a:majorFont>
      <a:minorFont>
        <a:latin typeface="ヒラギノ角ゴ ProN W3"/>
        <a:ea typeface="ヒラギノ角ゴ ProN W3"/>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0FA8-652B-46A1-8097-446133FE1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雛形master.dotx</Template>
  <TotalTime>167</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大日本スクリーン製造株式会社</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h.takako</dc:creator>
  <cp:lastModifiedBy>Oka Takayuki (岡 孝之)</cp:lastModifiedBy>
  <cp:revision>42</cp:revision>
  <cp:lastPrinted>2014-02-28T05:46:00Z</cp:lastPrinted>
  <dcterms:created xsi:type="dcterms:W3CDTF">2018-05-04T09:42:00Z</dcterms:created>
  <dcterms:modified xsi:type="dcterms:W3CDTF">2019-12-20T05:57:00Z</dcterms:modified>
</cp:coreProperties>
</file>