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FC5" w:rsidRDefault="002A7FC5" w:rsidP="002A7FC5">
      <w:pPr>
        <w:pStyle w:val="8"/>
      </w:pPr>
      <w:bookmarkStart w:id="0" w:name="_Hlk19214587"/>
      <w:r>
        <w:rPr>
          <w:rFonts w:hint="eastAsia"/>
        </w:rPr>
        <w:t>【RIP】</w:t>
      </w:r>
    </w:p>
    <w:p w:rsidR="002A7FC5" w:rsidRDefault="002A7FC5" w:rsidP="000D7C70">
      <w:pPr>
        <w:pStyle w:val="41"/>
      </w:pPr>
      <w:r>
        <w:rPr>
          <w:rFonts w:hint="eastAsia"/>
        </w:rPr>
        <w:t>いずれもT1の留意点で、すべて修正済みです。</w:t>
      </w:r>
    </w:p>
    <w:p w:rsidR="002A7FC5" w:rsidRDefault="002A7FC5" w:rsidP="000D7C70">
      <w:pPr>
        <w:pStyle w:val="41"/>
        <w:ind w:leftChars="0" w:left="0"/>
      </w:pPr>
    </w:p>
    <w:bookmarkEnd w:id="0"/>
    <w:p w:rsidR="002A7FC5" w:rsidRPr="00231C95" w:rsidRDefault="002A7FC5" w:rsidP="002A7FC5">
      <w:pPr>
        <w:pStyle w:val="2Title1"/>
        <w:numPr>
          <w:ilvl w:val="1"/>
          <w:numId w:val="13"/>
        </w:numPr>
        <w:ind w:left="850"/>
        <w:rPr>
          <w:strike/>
        </w:rPr>
      </w:pPr>
      <w:r w:rsidRPr="00231C95">
        <w:rPr>
          <w:rFonts w:hint="eastAsia"/>
          <w:strike/>
        </w:rPr>
        <w:t>RIPバージョン5（バックアップバージョン）使用時、「リファインドットを適用する」をONにした場合</w:t>
      </w:r>
    </w:p>
    <w:p w:rsidR="002A7FC5" w:rsidRPr="00231C95" w:rsidRDefault="002A7FC5" w:rsidP="002B5EAF">
      <w:pPr>
        <w:pStyle w:val="41"/>
        <w:rPr>
          <w:strike/>
        </w:rPr>
      </w:pPr>
      <w:r w:rsidRPr="00231C95">
        <w:rPr>
          <w:rFonts w:hint="eastAsia"/>
          <w:strike/>
        </w:rPr>
        <w:t>この場合、警告やエラーメッセージを表示することなく、リファインドットが適用されていない（通常の）DotTIFFを出力してしまいます。</w:t>
      </w:r>
    </w:p>
    <w:p w:rsidR="002A7FC5" w:rsidRPr="00231C95" w:rsidRDefault="002A7FC5" w:rsidP="002B5EAF">
      <w:pPr>
        <w:pStyle w:val="41"/>
        <w:rPr>
          <w:strike/>
        </w:rPr>
      </w:pPr>
      <w:r w:rsidRPr="00231C95">
        <w:rPr>
          <w:rFonts w:hint="eastAsia"/>
          <w:strike/>
        </w:rPr>
        <w:t>T2では、出力せずにエラーとなるよう対応します。</w:t>
      </w:r>
    </w:p>
    <w:p w:rsidR="002A7FC5" w:rsidRPr="00231C95" w:rsidRDefault="002A7FC5" w:rsidP="002B5EAF">
      <w:pPr>
        <w:rPr>
          <w:strike/>
        </w:rPr>
      </w:pPr>
    </w:p>
    <w:p w:rsidR="002A7FC5" w:rsidRPr="00231C95" w:rsidRDefault="002A7FC5" w:rsidP="002A7FC5">
      <w:pPr>
        <w:pStyle w:val="2Title1"/>
        <w:numPr>
          <w:ilvl w:val="1"/>
          <w:numId w:val="13"/>
        </w:numPr>
        <w:ind w:left="850"/>
        <w:rPr>
          <w:strike/>
        </w:rPr>
      </w:pPr>
      <w:r w:rsidRPr="00231C95">
        <w:rPr>
          <w:rFonts w:hint="eastAsia"/>
          <w:strike/>
        </w:rPr>
        <w:t>RIPバージョン5（バックアップバージョン）使用時、新フォーマットのドットゲインファイル（.dgt）を使用した場合</w:t>
      </w:r>
    </w:p>
    <w:p w:rsidR="002A7FC5" w:rsidRPr="00231C95" w:rsidRDefault="002A7FC5" w:rsidP="002B5EAF">
      <w:pPr>
        <w:pStyle w:val="41"/>
        <w:rPr>
          <w:strike/>
        </w:rPr>
      </w:pPr>
      <w:r w:rsidRPr="00231C95">
        <w:rPr>
          <w:rFonts w:hint="eastAsia"/>
          <w:strike/>
        </w:rPr>
        <w:t>設定によっては、RIPバージョン5で新フォーマットのドットゲインファイルを読み込めてしまい、意図していない出力結果となってしまいます（エラーとなる場合もあります）。</w:t>
      </w:r>
    </w:p>
    <w:p w:rsidR="002A7FC5" w:rsidRPr="00231C95" w:rsidRDefault="002A7FC5" w:rsidP="002B5EAF">
      <w:pPr>
        <w:pStyle w:val="41"/>
        <w:rPr>
          <w:strike/>
        </w:rPr>
      </w:pPr>
      <w:r w:rsidRPr="00231C95">
        <w:rPr>
          <w:rFonts w:hint="eastAsia"/>
          <w:strike/>
        </w:rPr>
        <w:t>T2では、RIPバージョン5で新フォーマットのドットゲインファイルを読みこんだ時は、エラーとなるよう対応します。</w:t>
      </w:r>
    </w:p>
    <w:p w:rsidR="002A7FC5" w:rsidRPr="00231C95" w:rsidRDefault="002A7FC5" w:rsidP="002B5EAF">
      <w:pPr>
        <w:rPr>
          <w:strike/>
        </w:rPr>
      </w:pPr>
    </w:p>
    <w:p w:rsidR="002A7FC5" w:rsidRPr="00231C95" w:rsidRDefault="002A7FC5" w:rsidP="002A7FC5">
      <w:pPr>
        <w:pStyle w:val="2Title1"/>
        <w:numPr>
          <w:ilvl w:val="1"/>
          <w:numId w:val="13"/>
        </w:numPr>
        <w:ind w:left="850"/>
        <w:rPr>
          <w:strike/>
        </w:rPr>
      </w:pPr>
      <w:r w:rsidRPr="00231C95">
        <w:rPr>
          <w:rFonts w:hint="eastAsia"/>
          <w:strike/>
        </w:rPr>
        <w:t>「リファインドットを適用する」をONにした場合のパフォーマンス</w:t>
      </w:r>
    </w:p>
    <w:p w:rsidR="002A7FC5" w:rsidRPr="00231C95" w:rsidRDefault="002A7FC5" w:rsidP="0091668F">
      <w:pPr>
        <w:pStyle w:val="41"/>
        <w:rPr>
          <w:strike/>
        </w:rPr>
      </w:pPr>
      <w:r w:rsidRPr="00231C95">
        <w:rPr>
          <w:rFonts w:hint="eastAsia"/>
          <w:strike/>
        </w:rPr>
        <w:t>処理時間については、T2で改善するよう対応します。なお、同じ入稿データであっても、適用するリファインドットのパターンによって、処理に要する時間が変わってきます。</w:t>
      </w:r>
    </w:p>
    <w:p w:rsidR="002A7FC5" w:rsidRPr="00C85ECB" w:rsidRDefault="002A7FC5" w:rsidP="00386F29"/>
    <w:sectPr w:rsidR="002A7FC5" w:rsidRPr="00C85ECB" w:rsidSect="00FA7D7E">
      <w:headerReference w:type="even" r:id="rId8"/>
      <w:headerReference w:type="default" r:id="rId9"/>
      <w:footerReference w:type="default" r:id="rId10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6E5" w:rsidRDefault="003C36E5">
      <w:r>
        <w:separator/>
      </w:r>
    </w:p>
  </w:endnote>
  <w:endnote w:type="continuationSeparator" w:id="0">
    <w:p w:rsidR="003C36E5" w:rsidRDefault="003C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 Pro W6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6E5" w:rsidRDefault="003C36E5">
      <w:r>
        <w:separator/>
      </w:r>
    </w:p>
  </w:footnote>
  <w:footnote w:type="continuationSeparator" w:id="0">
    <w:p w:rsidR="003C36E5" w:rsidRDefault="003C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078A7"/>
    <w:rsid w:val="00010F3C"/>
    <w:rsid w:val="00012F4D"/>
    <w:rsid w:val="000168CC"/>
    <w:rsid w:val="000248A2"/>
    <w:rsid w:val="00037514"/>
    <w:rsid w:val="00041650"/>
    <w:rsid w:val="000442C6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2A9F"/>
    <w:rsid w:val="001C3D8E"/>
    <w:rsid w:val="001D24F1"/>
    <w:rsid w:val="001D40ED"/>
    <w:rsid w:val="001E0874"/>
    <w:rsid w:val="001F6C77"/>
    <w:rsid w:val="00210E8F"/>
    <w:rsid w:val="00216553"/>
    <w:rsid w:val="00230F47"/>
    <w:rsid w:val="00231C95"/>
    <w:rsid w:val="002321B6"/>
    <w:rsid w:val="00237FB7"/>
    <w:rsid w:val="00240C50"/>
    <w:rsid w:val="00244938"/>
    <w:rsid w:val="00245821"/>
    <w:rsid w:val="00252CA9"/>
    <w:rsid w:val="00261842"/>
    <w:rsid w:val="00267A9F"/>
    <w:rsid w:val="00274A96"/>
    <w:rsid w:val="00281134"/>
    <w:rsid w:val="00287E19"/>
    <w:rsid w:val="0029140F"/>
    <w:rsid w:val="00293105"/>
    <w:rsid w:val="002A5118"/>
    <w:rsid w:val="002A7FC5"/>
    <w:rsid w:val="002B3144"/>
    <w:rsid w:val="002B5EAF"/>
    <w:rsid w:val="002B6257"/>
    <w:rsid w:val="002C396B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C36E5"/>
    <w:rsid w:val="003D5397"/>
    <w:rsid w:val="003E73A8"/>
    <w:rsid w:val="003F4C5E"/>
    <w:rsid w:val="003F5696"/>
    <w:rsid w:val="003F5E91"/>
    <w:rsid w:val="00402B08"/>
    <w:rsid w:val="004044B7"/>
    <w:rsid w:val="00406128"/>
    <w:rsid w:val="00424E2F"/>
    <w:rsid w:val="0043528A"/>
    <w:rsid w:val="00435641"/>
    <w:rsid w:val="00444620"/>
    <w:rsid w:val="00451948"/>
    <w:rsid w:val="00451E18"/>
    <w:rsid w:val="0046189E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36404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668F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3168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34046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77EE0"/>
    <w:rsid w:val="00C85ECB"/>
    <w:rsid w:val="00C95B0A"/>
    <w:rsid w:val="00CA4486"/>
    <w:rsid w:val="00CB189C"/>
    <w:rsid w:val="00CB6D4F"/>
    <w:rsid w:val="00CD1D08"/>
    <w:rsid w:val="00CD2378"/>
    <w:rsid w:val="00CE163B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00FB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4">
    <w:name w:val="RN_フッタ4"/>
    <w:basedOn w:val="a"/>
    <w:rsid w:val="001C2A9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CA83B5-B44E-4521-818B-0AF2E99D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Oka Takayuki (岡 孝之)</cp:lastModifiedBy>
  <cp:revision>12</cp:revision>
  <cp:lastPrinted>2014-02-28T05:46:00Z</cp:lastPrinted>
  <dcterms:created xsi:type="dcterms:W3CDTF">2018-05-04T09:42:00Z</dcterms:created>
  <dcterms:modified xsi:type="dcterms:W3CDTF">2019-10-07T09:51:00Z</dcterms:modified>
</cp:coreProperties>
</file>