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F6C" w:rsidRPr="0099571F" w:rsidRDefault="00C57F6C" w:rsidP="00C57F6C">
      <w:pPr>
        <w:pStyle w:val="8"/>
      </w:pPr>
      <w:r>
        <w:rPr>
          <w:rFonts w:ascii="ＭＳ 明朝" w:eastAsia="ＭＳ 明朝" w:hAnsi="ＭＳ 明朝" w:cs="ＭＳ 明朝" w:hint="eastAsia"/>
        </w:rPr>
        <w:t>【</w:t>
      </w:r>
      <w:r>
        <w:rPr>
          <w:rFonts w:hint="eastAsia"/>
        </w:rPr>
        <w:t>RIP</w:t>
      </w:r>
      <w:r>
        <w:rPr>
          <w:rFonts w:ascii="ＭＳ 明朝" w:eastAsia="ＭＳ 明朝" w:hAnsi="ＭＳ 明朝" w:cs="ＭＳ 明朝" w:hint="eastAsia"/>
        </w:rPr>
        <w:t>】</w:t>
      </w:r>
    </w:p>
    <w:p w:rsidR="00C57F6C" w:rsidRDefault="00C57F6C" w:rsidP="00C57F6C">
      <w:pPr>
        <w:pStyle w:val="62"/>
      </w:pPr>
      <w:r w:rsidRPr="00344EF7">
        <w:t>EQ-19-0</w:t>
      </w:r>
      <w:r w:rsidR="002A4BFB">
        <w:rPr>
          <w:rFonts w:hint="eastAsia"/>
        </w:rPr>
        <w:t>3</w:t>
      </w:r>
      <w:r w:rsidR="00FD79D1">
        <w:t>52</w:t>
      </w:r>
      <w:r w:rsidRPr="00344EF7">
        <w:tab/>
      </w:r>
      <w:proofErr w:type="spellStart"/>
      <w:r w:rsidR="00FD79D1">
        <w:t>Ripforrecorder</w:t>
      </w:r>
      <w:proofErr w:type="spellEnd"/>
      <w:r w:rsidR="00FD79D1">
        <w:rPr>
          <w:rFonts w:hint="eastAsia"/>
        </w:rPr>
        <w:t>チケットにて一時停止解除するとレコーダー出力がエラー終了する</w:t>
      </w:r>
      <w:bookmarkStart w:id="0" w:name="_GoBack"/>
      <w:bookmarkEnd w:id="0"/>
    </w:p>
    <w:p w:rsidR="00B5478F" w:rsidRPr="00B5478F" w:rsidRDefault="00B5478F" w:rsidP="00C57F6C">
      <w:pPr>
        <w:pStyle w:val="62"/>
      </w:pPr>
    </w:p>
    <w:sectPr w:rsidR="00B5478F" w:rsidRPr="00B5478F" w:rsidSect="00FA7D7E">
      <w:headerReference w:type="even" r:id="rId8"/>
      <w:headerReference w:type="default" r:id="rId9"/>
      <w:footerReference w:type="default" r:id="rId10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034" w:rsidRDefault="00231034">
      <w:r>
        <w:separator/>
      </w:r>
    </w:p>
  </w:endnote>
  <w:endnote w:type="continuationSeparator" w:id="0">
    <w:p w:rsidR="00231034" w:rsidRDefault="0023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034" w:rsidRDefault="00231034">
      <w:r>
        <w:separator/>
      </w:r>
    </w:p>
  </w:footnote>
  <w:footnote w:type="continuationSeparator" w:id="0">
    <w:p w:rsidR="00231034" w:rsidRDefault="00231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bordersDoNotSurroundHeader/>
  <w:bordersDoNotSurroundFooter/>
  <w:hideSpellingErrors/>
  <w:hideGrammaticalErrors/>
  <w:proofState w:spelling="clean" w:grammar="dirty"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91BA5"/>
    <w:rsid w:val="001A6676"/>
    <w:rsid w:val="001B0FC2"/>
    <w:rsid w:val="001C3D8E"/>
    <w:rsid w:val="001C47F8"/>
    <w:rsid w:val="001D24F1"/>
    <w:rsid w:val="001D40ED"/>
    <w:rsid w:val="001E0874"/>
    <w:rsid w:val="001F6C77"/>
    <w:rsid w:val="00210E8F"/>
    <w:rsid w:val="00216553"/>
    <w:rsid w:val="00230F47"/>
    <w:rsid w:val="00231034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4BFB"/>
    <w:rsid w:val="002A5118"/>
    <w:rsid w:val="002B3144"/>
    <w:rsid w:val="002B6257"/>
    <w:rsid w:val="002C446B"/>
    <w:rsid w:val="002D2DD8"/>
    <w:rsid w:val="002D7805"/>
    <w:rsid w:val="002E078E"/>
    <w:rsid w:val="002E180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54A5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26EC7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5478F"/>
    <w:rsid w:val="00B604DA"/>
    <w:rsid w:val="00B60AF1"/>
    <w:rsid w:val="00B64C9B"/>
    <w:rsid w:val="00B76A7F"/>
    <w:rsid w:val="00B76AB2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57F6C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D79D1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7AE57AE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30">
    <w:name w:val="RN_フッタ3"/>
    <w:basedOn w:val="a"/>
    <w:rsid w:val="002E180E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0F13BA-8EBF-467C-B228-96DE3DBC3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Oka Takayuki (岡 孝之)</cp:lastModifiedBy>
  <cp:revision>7</cp:revision>
  <cp:lastPrinted>2014-02-28T05:46:00Z</cp:lastPrinted>
  <dcterms:created xsi:type="dcterms:W3CDTF">2018-05-04T09:42:00Z</dcterms:created>
  <dcterms:modified xsi:type="dcterms:W3CDTF">2019-12-20T05:48:00Z</dcterms:modified>
</cp:coreProperties>
</file>