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794" w:rsidRDefault="00093794" w:rsidP="00093794">
      <w:pPr>
        <w:pStyle w:val="8"/>
      </w:pPr>
      <w:r>
        <w:rPr>
          <w:rFonts w:hint="eastAsia"/>
        </w:rPr>
        <w:t>【RIP】</w:t>
      </w:r>
    </w:p>
    <w:p w:rsidR="00093794" w:rsidRPr="00B46963" w:rsidRDefault="0075312F" w:rsidP="00093794">
      <w:pPr>
        <w:pStyle w:val="2Title1"/>
      </w:pPr>
      <w:proofErr w:type="spellStart"/>
      <w:r w:rsidRPr="0075312F">
        <w:t>Ripforrecorder</w:t>
      </w:r>
      <w:proofErr w:type="spellEnd"/>
      <w:r w:rsidRPr="0075312F">
        <w:t>チケットにて一時停止</w:t>
      </w:r>
      <w:r w:rsidR="00196721">
        <w:rPr>
          <w:rFonts w:hint="eastAsia"/>
        </w:rPr>
        <w:t>を</w:t>
      </w:r>
      <w:bookmarkStart w:id="0" w:name="_GoBack"/>
      <w:bookmarkEnd w:id="0"/>
      <w:r w:rsidRPr="0075312F">
        <w:t>解除するとレコーダー出力がエラー終了する</w:t>
      </w:r>
      <w:r w:rsidR="00742FE6" w:rsidRPr="00742FE6">
        <w:t>。</w:t>
      </w:r>
    </w:p>
    <w:p w:rsidR="00093794" w:rsidRPr="00B46963" w:rsidRDefault="008742F1" w:rsidP="008742F1">
      <w:pPr>
        <w:pStyle w:val="41"/>
      </w:pPr>
      <w:r>
        <w:rPr>
          <w:rFonts w:hint="eastAsia"/>
        </w:rPr>
        <w:t>［</w:t>
      </w:r>
      <w:r w:rsidR="0075312F" w:rsidRPr="0075312F">
        <w:t>入力処理</w:t>
      </w:r>
      <w:r>
        <w:rPr>
          <w:rFonts w:hint="eastAsia"/>
        </w:rPr>
        <w:t>］</w:t>
      </w:r>
      <w:r w:rsidR="0075312F" w:rsidRPr="0075312F">
        <w:t>→</w:t>
      </w:r>
      <w:r>
        <w:rPr>
          <w:rFonts w:hint="eastAsia"/>
        </w:rPr>
        <w:t>［</w:t>
      </w:r>
      <w:proofErr w:type="spellStart"/>
      <w:r w:rsidR="0075312F" w:rsidRPr="0075312F">
        <w:t>Ripfor</w:t>
      </w:r>
      <w:r>
        <w:t>R</w:t>
      </w:r>
      <w:r w:rsidR="0075312F" w:rsidRPr="0075312F">
        <w:t>ecorder</w:t>
      </w:r>
      <w:proofErr w:type="spellEnd"/>
      <w:r w:rsidR="0075312F" w:rsidRPr="0075312F">
        <w:t>(PPF出力、シート単位)＊一時停止 → レコーダー出力</w:t>
      </w:r>
      <w:r>
        <w:rPr>
          <w:rFonts w:hint="eastAsia"/>
        </w:rPr>
        <w:t>］</w:t>
      </w:r>
      <w:r w:rsidR="0075312F">
        <w:rPr>
          <w:rFonts w:hint="eastAsia"/>
        </w:rPr>
        <w:t>という内容のジョブを作成し、</w:t>
      </w:r>
      <w:proofErr w:type="spellStart"/>
      <w:r w:rsidR="0075312F">
        <w:rPr>
          <w:rFonts w:hint="eastAsia"/>
        </w:rPr>
        <w:t>R</w:t>
      </w:r>
      <w:r w:rsidR="0075312F">
        <w:t>ipforRe</w:t>
      </w:r>
      <w:r>
        <w:t>corder</w:t>
      </w:r>
      <w:proofErr w:type="spellEnd"/>
      <w:r>
        <w:rPr>
          <w:rFonts w:hint="eastAsia"/>
        </w:rPr>
        <w:t>及び</w:t>
      </w:r>
      <w:r w:rsidR="003E0ECB" w:rsidRPr="003E0ECB">
        <w:t>PPF出力</w:t>
      </w:r>
      <w:r>
        <w:rPr>
          <w:rFonts w:hint="eastAsia"/>
        </w:rPr>
        <w:t>完了後、</w:t>
      </w:r>
      <w:r w:rsidR="003E0ECB" w:rsidRPr="003E0ECB">
        <w:t>一時停止を</w:t>
      </w:r>
      <w:r>
        <w:rPr>
          <w:rFonts w:hint="eastAsia"/>
        </w:rPr>
        <w:t>解除</w:t>
      </w:r>
      <w:r w:rsidR="003E0ECB" w:rsidRPr="003E0ECB">
        <w:t>すると</w:t>
      </w:r>
      <w:r>
        <w:rPr>
          <w:rFonts w:hint="eastAsia"/>
        </w:rPr>
        <w:t>レコーダー出力がエラー終了する不具合を修正しました。</w:t>
      </w:r>
    </w:p>
    <w:p w:rsidR="00093794" w:rsidRPr="009B5132" w:rsidRDefault="00093794" w:rsidP="00093794">
      <w:pPr>
        <w:pStyle w:val="82"/>
        <w:rPr>
          <w:rFonts w:eastAsiaTheme="minorEastAsia"/>
        </w:rPr>
        <w:sectPr w:rsidR="00093794" w:rsidRPr="009B5132" w:rsidSect="00FA7D7E">
          <w:headerReference w:type="even" r:id="rId8"/>
          <w:headerReference w:type="default" r:id="rId9"/>
          <w:footerReference w:type="default" r:id="rId10"/>
          <w:type w:val="continuous"/>
          <w:pgSz w:w="11900" w:h="16840"/>
          <w:pgMar w:top="0" w:right="1134" w:bottom="0" w:left="1134" w:header="851" w:footer="992" w:gutter="0"/>
          <w:cols w:space="425"/>
          <w:docGrid w:type="lines" w:linePitch="400"/>
        </w:sectPr>
      </w:pPr>
      <w:r w:rsidRPr="00B46963">
        <w:rPr>
          <w:rFonts w:eastAsiaTheme="minorEastAsia"/>
        </w:rPr>
        <w:t>[0</w:t>
      </w:r>
      <w:r w:rsidR="00742FE6">
        <w:rPr>
          <w:rFonts w:eastAsiaTheme="minorEastAsia"/>
        </w:rPr>
        <w:t>3</w:t>
      </w:r>
      <w:r w:rsidR="008742F1">
        <w:rPr>
          <w:rFonts w:eastAsiaTheme="minorEastAsia" w:hint="eastAsia"/>
        </w:rPr>
        <w:t>52</w:t>
      </w:r>
      <w:r w:rsidRPr="00B46963">
        <w:rPr>
          <w:rFonts w:eastAsiaTheme="minorEastAsia"/>
        </w:rPr>
        <w:t>19EQ]</w:t>
      </w:r>
    </w:p>
    <w:p w:rsidR="00386F29" w:rsidRPr="00386F29" w:rsidRDefault="00386F29" w:rsidP="00386F29"/>
    <w:sectPr w:rsidR="00386F29" w:rsidRPr="00386F29" w:rsidSect="00FA7D7E">
      <w:headerReference w:type="even" r:id="rId11"/>
      <w:headerReference w:type="default" r:id="rId12"/>
      <w:footerReference w:type="default" r:id="rId13"/>
      <w:type w:val="continuous"/>
      <w:pgSz w:w="11900" w:h="16840"/>
      <w:pgMar w:top="0" w:right="1134" w:bottom="0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7F6D" w:rsidRDefault="00187F6D">
      <w:r>
        <w:separator/>
      </w:r>
    </w:p>
  </w:endnote>
  <w:endnote w:type="continuationSeparator" w:id="0">
    <w:p w:rsidR="00187F6D" w:rsidRDefault="00187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ヒラギノ角ゴ ProN W3">
    <w:altName w:val="ＭＳ ゴシック"/>
    <w:panose1 w:val="020B03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ヒラギノ角ゴ Pro W6"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角ゴ5">
    <w:altName w:val="游ゴシック"/>
    <w:charset w:val="80"/>
    <w:family w:val="modern"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ヒラギノ角ゴ Pro W3">
    <w:altName w:val="游ゴシック"/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明朝体3"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794" w:rsidRPr="00A13E96" w:rsidRDefault="00093794" w:rsidP="00600945">
    <w:pPr>
      <w:pStyle w:val="RN20"/>
      <w:pBdr>
        <w:top w:val="none" w:sz="0" w:space="0" w:color="auto"/>
      </w:pBdr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Pr="00A13E96" w:rsidRDefault="00EA3443" w:rsidP="00600945">
    <w:pPr>
      <w:pStyle w:val="RN2"/>
      <w:pBdr>
        <w:top w:val="none" w:sz="0" w:space="0" w:color="auto"/>
      </w:pBd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7F6D" w:rsidRDefault="00187F6D">
      <w:r>
        <w:separator/>
      </w:r>
    </w:p>
  </w:footnote>
  <w:footnote w:type="continuationSeparator" w:id="0">
    <w:p w:rsidR="00187F6D" w:rsidRDefault="00187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794" w:rsidRDefault="00093794" w:rsidP="00611E29">
    <w:pPr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end"/>
    </w:r>
  </w:p>
  <w:p w:rsidR="00093794" w:rsidRDefault="00093794" w:rsidP="003F5E91">
    <w:pP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3794" w:rsidRPr="00551F72" w:rsidRDefault="00093794"/>
  <w:p w:rsidR="00093794" w:rsidRDefault="0009379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Default="00EA3443" w:rsidP="00611E29">
    <w:pPr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end"/>
    </w:r>
  </w:p>
  <w:p w:rsidR="00EA3443" w:rsidRDefault="00EA3443" w:rsidP="003F5E91">
    <w:pPr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Pr="00551F72" w:rsidRDefault="00EA3443"/>
  <w:p w:rsidR="00EA3443" w:rsidRDefault="00EA34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20292"/>
    <w:multiLevelType w:val="hybridMultilevel"/>
    <w:tmpl w:val="5094D168"/>
    <w:lvl w:ilvl="0" w:tplc="107A78A6">
      <w:start w:val="1"/>
      <w:numFmt w:val="bullet"/>
      <w:pStyle w:val="61"/>
      <w:lvlText w:val=""/>
      <w:lvlJc w:val="left"/>
      <w:pPr>
        <w:ind w:left="2273" w:hanging="48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2753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13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193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53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633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113" w:hanging="480"/>
      </w:pPr>
      <w:rPr>
        <w:rFonts w:ascii="Wingdings" w:hAnsi="Wingdings" w:hint="default"/>
      </w:rPr>
    </w:lvl>
  </w:abstractNum>
  <w:abstractNum w:abstractNumId="1" w15:restartNumberingAfterBreak="0">
    <w:nsid w:val="07B855A2"/>
    <w:multiLevelType w:val="multilevel"/>
    <w:tmpl w:val="37BA4FF4"/>
    <w:styleLink w:val="0RN"/>
    <w:lvl w:ilvl="0">
      <w:start w:val="1"/>
      <w:numFmt w:val="none"/>
      <w:pStyle w:val="8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Title1"/>
      <w:lvlText w:val="%1%2"/>
      <w:lvlJc w:val="left"/>
      <w:pPr>
        <w:ind w:left="425" w:hanging="425"/>
      </w:pPr>
      <w:rPr>
        <w:rFonts w:asciiTheme="majorEastAsia" w:eastAsia="ＭＳ 明朝" w:hint="default"/>
      </w:rPr>
    </w:lvl>
    <w:lvl w:ilvl="2">
      <w:start w:val="1"/>
      <w:numFmt w:val="decimal"/>
      <w:pStyle w:val="3Title2"/>
      <w:lvlText w:val="%2.%3"/>
      <w:lvlJc w:val="left"/>
      <w:pPr>
        <w:ind w:left="1021" w:hanging="596"/>
      </w:pPr>
      <w:rPr>
        <w:rFonts w:asciiTheme="majorEastAsia" w:eastAsia="ＭＳ 明朝"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216D030A"/>
    <w:multiLevelType w:val="multilevel"/>
    <w:tmpl w:val="37BA4FF4"/>
    <w:numStyleLink w:val="0RN"/>
  </w:abstractNum>
  <w:abstractNum w:abstractNumId="3" w15:restartNumberingAfterBreak="0">
    <w:nsid w:val="260373FE"/>
    <w:multiLevelType w:val="multilevel"/>
    <w:tmpl w:val="04090027"/>
    <w:lvl w:ilvl="0">
      <w:start w:val="1"/>
      <w:numFmt w:val="japaneseCounting"/>
      <w:pStyle w:val="1"/>
      <w:lvlText w:val="第%1章"/>
      <w:lvlJc w:val="left"/>
      <w:pPr>
        <w:ind w:left="425" w:hanging="425"/>
      </w:pPr>
    </w:lvl>
    <w:lvl w:ilvl="1">
      <w:start w:val="1"/>
      <w:numFmt w:val="japaneseCounting"/>
      <w:pStyle w:val="2"/>
      <w:lvlText w:val="第%2節"/>
      <w:lvlJc w:val="left"/>
      <w:pPr>
        <w:ind w:left="851" w:hanging="426"/>
      </w:pPr>
    </w:lvl>
    <w:lvl w:ilvl="2">
      <w:start w:val="1"/>
      <w:numFmt w:val="japaneseCounting"/>
      <w:pStyle w:val="3"/>
      <w:lvlText w:val="第%3項"/>
      <w:lvlJc w:val="left"/>
      <w:pPr>
        <w:ind w:left="1276" w:hanging="425"/>
      </w:pPr>
    </w:lvl>
    <w:lvl w:ilvl="3">
      <w:start w:val="1"/>
      <w:numFmt w:val="none"/>
      <w:pStyle w:val="4"/>
      <w:suff w:val="nothing"/>
      <w:lvlText w:val=""/>
      <w:lvlJc w:val="left"/>
      <w:pPr>
        <w:ind w:left="1701" w:hanging="425"/>
      </w:p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</w:lvl>
    <w:lvl w:ilvl="7">
      <w:start w:val="1"/>
      <w:numFmt w:val="none"/>
      <w:pStyle w:val="80"/>
      <w:suff w:val="nothing"/>
      <w:lvlText w:val=""/>
      <w:lvlJc w:val="left"/>
      <w:pPr>
        <w:ind w:left="3402" w:hanging="426"/>
      </w:p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</w:lvl>
  </w:abstractNum>
  <w:abstractNum w:abstractNumId="4" w15:restartNumberingAfterBreak="0">
    <w:nsid w:val="2A147029"/>
    <w:multiLevelType w:val="multilevel"/>
    <w:tmpl w:val="37BA4FF4"/>
    <w:numStyleLink w:val="0RN"/>
  </w:abstractNum>
  <w:abstractNum w:abstractNumId="5" w15:restartNumberingAfterBreak="0">
    <w:nsid w:val="49674A7A"/>
    <w:multiLevelType w:val="multilevel"/>
    <w:tmpl w:val="37BA4FF4"/>
    <w:numStyleLink w:val="0RN"/>
  </w:abstractNum>
  <w:abstractNum w:abstractNumId="6" w15:restartNumberingAfterBreak="0">
    <w:nsid w:val="5D6819F0"/>
    <w:multiLevelType w:val="multilevel"/>
    <w:tmpl w:val="37BA4FF4"/>
    <w:numStyleLink w:val="0RN"/>
  </w:abstractNum>
  <w:abstractNum w:abstractNumId="7" w15:restartNumberingAfterBreak="0">
    <w:nsid w:val="64BD6989"/>
    <w:multiLevelType w:val="multilevel"/>
    <w:tmpl w:val="A3B6FC2C"/>
    <w:styleLink w:val="RN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aiueoFullWidth"/>
      <w:lvlText w:val="(%2)"/>
      <w:lvlJc w:val="left"/>
      <w:pPr>
        <w:ind w:left="1200" w:hanging="480"/>
      </w:pPr>
    </w:lvl>
    <w:lvl w:ilvl="2">
      <w:start w:val="1"/>
      <w:numFmt w:val="decimalEnclosedCircle"/>
      <w:lvlText w:val="%3"/>
      <w:lvlJc w:val="lef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aiueoFullWidth"/>
      <w:lvlText w:val="(%5)"/>
      <w:lvlJc w:val="left"/>
      <w:pPr>
        <w:ind w:left="2640" w:hanging="480"/>
      </w:pPr>
    </w:lvl>
    <w:lvl w:ilvl="5">
      <w:start w:val="1"/>
      <w:numFmt w:val="decimalEnclosedCircle"/>
      <w:lvlText w:val="%6"/>
      <w:lvlJc w:val="lef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aiueoFullWidth"/>
      <w:lvlText w:val="(%8)"/>
      <w:lvlJc w:val="left"/>
      <w:pPr>
        <w:ind w:left="4080" w:hanging="480"/>
      </w:pPr>
    </w:lvl>
    <w:lvl w:ilvl="8">
      <w:start w:val="1"/>
      <w:numFmt w:val="decimalEnclosedCircle"/>
      <w:lvlText w:val="%9"/>
      <w:lvlJc w:val="left"/>
      <w:pPr>
        <w:ind w:left="4560" w:hanging="480"/>
      </w:pPr>
    </w:lvl>
  </w:abstractNum>
  <w:abstractNum w:abstractNumId="8" w15:restartNumberingAfterBreak="0">
    <w:nsid w:val="78511E55"/>
    <w:multiLevelType w:val="multilevel"/>
    <w:tmpl w:val="37BA4FF4"/>
    <w:numStyleLink w:val="0RN"/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4"/>
  </w:num>
  <w:num w:numId="10">
    <w:abstractNumId w:val="6"/>
  </w:num>
  <w:num w:numId="11">
    <w:abstractNumId w:val="8"/>
  </w:num>
  <w:num w:numId="1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bordersDoNotSurroundHeader/>
  <w:bordersDoNotSurroundFooter/>
  <w:hideSpellingErrors/>
  <w:hideGrammaticalErrors/>
  <w:proofState w:spelling="clean" w:grammar="dirty"/>
  <w:attachedTemplate r:id="rId1"/>
  <w:defaultTabStop w:val="240"/>
  <w:drawingGridVerticalSpacing w:val="20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7805"/>
    <w:rsid w:val="00000892"/>
    <w:rsid w:val="000040C5"/>
    <w:rsid w:val="000071B3"/>
    <w:rsid w:val="00010F3C"/>
    <w:rsid w:val="00012F4D"/>
    <w:rsid w:val="000168CC"/>
    <w:rsid w:val="000248A2"/>
    <w:rsid w:val="00037514"/>
    <w:rsid w:val="00041650"/>
    <w:rsid w:val="000560F7"/>
    <w:rsid w:val="00057C26"/>
    <w:rsid w:val="00063F8B"/>
    <w:rsid w:val="0008191C"/>
    <w:rsid w:val="000834B2"/>
    <w:rsid w:val="00086D12"/>
    <w:rsid w:val="00093794"/>
    <w:rsid w:val="00095E59"/>
    <w:rsid w:val="00097DBF"/>
    <w:rsid w:val="000B6E91"/>
    <w:rsid w:val="000C4334"/>
    <w:rsid w:val="000C5D49"/>
    <w:rsid w:val="000D2408"/>
    <w:rsid w:val="000E06DB"/>
    <w:rsid w:val="000E5F6A"/>
    <w:rsid w:val="000F11F9"/>
    <w:rsid w:val="000F4D92"/>
    <w:rsid w:val="0010351A"/>
    <w:rsid w:val="001154FD"/>
    <w:rsid w:val="00122A12"/>
    <w:rsid w:val="00130391"/>
    <w:rsid w:val="001356F4"/>
    <w:rsid w:val="00142BDA"/>
    <w:rsid w:val="00156BA9"/>
    <w:rsid w:val="00156E5F"/>
    <w:rsid w:val="001727F1"/>
    <w:rsid w:val="00177626"/>
    <w:rsid w:val="001866A4"/>
    <w:rsid w:val="00187F6D"/>
    <w:rsid w:val="00191BA5"/>
    <w:rsid w:val="00196721"/>
    <w:rsid w:val="001A6676"/>
    <w:rsid w:val="001B0FC2"/>
    <w:rsid w:val="001C3D8E"/>
    <w:rsid w:val="001D24F1"/>
    <w:rsid w:val="001D40ED"/>
    <w:rsid w:val="001E0874"/>
    <w:rsid w:val="001F6C77"/>
    <w:rsid w:val="00210E8F"/>
    <w:rsid w:val="00216553"/>
    <w:rsid w:val="00230F47"/>
    <w:rsid w:val="002321B6"/>
    <w:rsid w:val="00237FB7"/>
    <w:rsid w:val="00240C50"/>
    <w:rsid w:val="00244938"/>
    <w:rsid w:val="00245821"/>
    <w:rsid w:val="00261842"/>
    <w:rsid w:val="00267A9F"/>
    <w:rsid w:val="00274A96"/>
    <w:rsid w:val="00281134"/>
    <w:rsid w:val="00287E19"/>
    <w:rsid w:val="0029140F"/>
    <w:rsid w:val="00293105"/>
    <w:rsid w:val="002A5118"/>
    <w:rsid w:val="002B3144"/>
    <w:rsid w:val="002B6257"/>
    <w:rsid w:val="002C446B"/>
    <w:rsid w:val="002D2DD8"/>
    <w:rsid w:val="002D7805"/>
    <w:rsid w:val="002E078E"/>
    <w:rsid w:val="002E61A6"/>
    <w:rsid w:val="002E6AA7"/>
    <w:rsid w:val="002F1742"/>
    <w:rsid w:val="003126E1"/>
    <w:rsid w:val="0031392E"/>
    <w:rsid w:val="00313FF9"/>
    <w:rsid w:val="0032024B"/>
    <w:rsid w:val="003238C3"/>
    <w:rsid w:val="00325EEE"/>
    <w:rsid w:val="00337F85"/>
    <w:rsid w:val="00352581"/>
    <w:rsid w:val="00365FCC"/>
    <w:rsid w:val="00366EA0"/>
    <w:rsid w:val="00370044"/>
    <w:rsid w:val="00380759"/>
    <w:rsid w:val="0038461D"/>
    <w:rsid w:val="00386F29"/>
    <w:rsid w:val="0039265B"/>
    <w:rsid w:val="00397971"/>
    <w:rsid w:val="003A2095"/>
    <w:rsid w:val="003A5074"/>
    <w:rsid w:val="003D5397"/>
    <w:rsid w:val="003E0ECB"/>
    <w:rsid w:val="003E73A8"/>
    <w:rsid w:val="003F4C5E"/>
    <w:rsid w:val="003F5E91"/>
    <w:rsid w:val="00402B08"/>
    <w:rsid w:val="00406128"/>
    <w:rsid w:val="00424E2F"/>
    <w:rsid w:val="0043528A"/>
    <w:rsid w:val="00435641"/>
    <w:rsid w:val="00444620"/>
    <w:rsid w:val="00451948"/>
    <w:rsid w:val="00451E18"/>
    <w:rsid w:val="00463183"/>
    <w:rsid w:val="00463665"/>
    <w:rsid w:val="004707F9"/>
    <w:rsid w:val="004742F3"/>
    <w:rsid w:val="004820B4"/>
    <w:rsid w:val="00486EF7"/>
    <w:rsid w:val="00497526"/>
    <w:rsid w:val="004A16F2"/>
    <w:rsid w:val="004A3D16"/>
    <w:rsid w:val="004B4BF2"/>
    <w:rsid w:val="004C261E"/>
    <w:rsid w:val="004C30E0"/>
    <w:rsid w:val="004D2344"/>
    <w:rsid w:val="004D7191"/>
    <w:rsid w:val="004E1A76"/>
    <w:rsid w:val="004E4ED7"/>
    <w:rsid w:val="004E5258"/>
    <w:rsid w:val="004F777B"/>
    <w:rsid w:val="00502E21"/>
    <w:rsid w:val="00517127"/>
    <w:rsid w:val="00522B09"/>
    <w:rsid w:val="00522F85"/>
    <w:rsid w:val="00525525"/>
    <w:rsid w:val="00541ADC"/>
    <w:rsid w:val="00551F72"/>
    <w:rsid w:val="00556EC8"/>
    <w:rsid w:val="00570DB5"/>
    <w:rsid w:val="00571449"/>
    <w:rsid w:val="00583F25"/>
    <w:rsid w:val="00593631"/>
    <w:rsid w:val="005960E1"/>
    <w:rsid w:val="005967A4"/>
    <w:rsid w:val="005B0617"/>
    <w:rsid w:val="005B3558"/>
    <w:rsid w:val="005C3537"/>
    <w:rsid w:val="005C3B6F"/>
    <w:rsid w:val="005C5ECB"/>
    <w:rsid w:val="005D1374"/>
    <w:rsid w:val="005D2F20"/>
    <w:rsid w:val="005D7E6C"/>
    <w:rsid w:val="005E06B5"/>
    <w:rsid w:val="005F17EF"/>
    <w:rsid w:val="005F4E22"/>
    <w:rsid w:val="00600945"/>
    <w:rsid w:val="00600EC5"/>
    <w:rsid w:val="00610375"/>
    <w:rsid w:val="00611E29"/>
    <w:rsid w:val="00612891"/>
    <w:rsid w:val="00612C07"/>
    <w:rsid w:val="00626BAF"/>
    <w:rsid w:val="00631E40"/>
    <w:rsid w:val="00634CD5"/>
    <w:rsid w:val="00645ADE"/>
    <w:rsid w:val="00645CBD"/>
    <w:rsid w:val="00645D93"/>
    <w:rsid w:val="006502B7"/>
    <w:rsid w:val="006516DA"/>
    <w:rsid w:val="00651D8D"/>
    <w:rsid w:val="006601EE"/>
    <w:rsid w:val="006653DF"/>
    <w:rsid w:val="00677ACD"/>
    <w:rsid w:val="00685653"/>
    <w:rsid w:val="00693EBC"/>
    <w:rsid w:val="006A142F"/>
    <w:rsid w:val="006A6D2F"/>
    <w:rsid w:val="006A7F0C"/>
    <w:rsid w:val="006B2834"/>
    <w:rsid w:val="006C32D3"/>
    <w:rsid w:val="006C6C29"/>
    <w:rsid w:val="006D1FFE"/>
    <w:rsid w:val="006E2CF5"/>
    <w:rsid w:val="006E41C0"/>
    <w:rsid w:val="006F47EA"/>
    <w:rsid w:val="00705628"/>
    <w:rsid w:val="00710859"/>
    <w:rsid w:val="00713678"/>
    <w:rsid w:val="007238DF"/>
    <w:rsid w:val="007261FE"/>
    <w:rsid w:val="007348C5"/>
    <w:rsid w:val="00741F71"/>
    <w:rsid w:val="00742FE6"/>
    <w:rsid w:val="0075193B"/>
    <w:rsid w:val="00751BA2"/>
    <w:rsid w:val="0075312F"/>
    <w:rsid w:val="00762199"/>
    <w:rsid w:val="00773911"/>
    <w:rsid w:val="007754E5"/>
    <w:rsid w:val="0078348D"/>
    <w:rsid w:val="0078376C"/>
    <w:rsid w:val="007842AA"/>
    <w:rsid w:val="00794564"/>
    <w:rsid w:val="00795884"/>
    <w:rsid w:val="007A15F5"/>
    <w:rsid w:val="007A18F1"/>
    <w:rsid w:val="007A20B6"/>
    <w:rsid w:val="007A7152"/>
    <w:rsid w:val="007C0F31"/>
    <w:rsid w:val="007C2CF9"/>
    <w:rsid w:val="007C3738"/>
    <w:rsid w:val="007F6F93"/>
    <w:rsid w:val="00816C27"/>
    <w:rsid w:val="00827167"/>
    <w:rsid w:val="00840BF2"/>
    <w:rsid w:val="00853FCA"/>
    <w:rsid w:val="00855C9E"/>
    <w:rsid w:val="008719DB"/>
    <w:rsid w:val="00871F50"/>
    <w:rsid w:val="008742F1"/>
    <w:rsid w:val="00883104"/>
    <w:rsid w:val="00893885"/>
    <w:rsid w:val="008B0A85"/>
    <w:rsid w:val="008B2E8A"/>
    <w:rsid w:val="008B55CE"/>
    <w:rsid w:val="008D398B"/>
    <w:rsid w:val="008E7063"/>
    <w:rsid w:val="008F29E6"/>
    <w:rsid w:val="0090166E"/>
    <w:rsid w:val="009117BC"/>
    <w:rsid w:val="0091410A"/>
    <w:rsid w:val="00917D76"/>
    <w:rsid w:val="009218D2"/>
    <w:rsid w:val="00923C21"/>
    <w:rsid w:val="00927F29"/>
    <w:rsid w:val="0093681C"/>
    <w:rsid w:val="00941D70"/>
    <w:rsid w:val="0095042A"/>
    <w:rsid w:val="00952A60"/>
    <w:rsid w:val="00952CCE"/>
    <w:rsid w:val="009543BF"/>
    <w:rsid w:val="009750F3"/>
    <w:rsid w:val="00977FF8"/>
    <w:rsid w:val="00984E1F"/>
    <w:rsid w:val="00995B7F"/>
    <w:rsid w:val="009A14E7"/>
    <w:rsid w:val="009B0F2E"/>
    <w:rsid w:val="009B1DB3"/>
    <w:rsid w:val="009D05ED"/>
    <w:rsid w:val="009D7BCC"/>
    <w:rsid w:val="009F046A"/>
    <w:rsid w:val="009F7CA3"/>
    <w:rsid w:val="00A11FEA"/>
    <w:rsid w:val="00A13E96"/>
    <w:rsid w:val="00A2655D"/>
    <w:rsid w:val="00A47BBD"/>
    <w:rsid w:val="00A5414D"/>
    <w:rsid w:val="00A718AC"/>
    <w:rsid w:val="00A7334E"/>
    <w:rsid w:val="00A76419"/>
    <w:rsid w:val="00A8018D"/>
    <w:rsid w:val="00A87E54"/>
    <w:rsid w:val="00A918BE"/>
    <w:rsid w:val="00A97A43"/>
    <w:rsid w:val="00AA29D9"/>
    <w:rsid w:val="00AA5422"/>
    <w:rsid w:val="00AD5DF8"/>
    <w:rsid w:val="00AE1D31"/>
    <w:rsid w:val="00AE6104"/>
    <w:rsid w:val="00AF39A7"/>
    <w:rsid w:val="00B00542"/>
    <w:rsid w:val="00B049FE"/>
    <w:rsid w:val="00B228F7"/>
    <w:rsid w:val="00B249C9"/>
    <w:rsid w:val="00B278C5"/>
    <w:rsid w:val="00B4537B"/>
    <w:rsid w:val="00B46C6D"/>
    <w:rsid w:val="00B538BB"/>
    <w:rsid w:val="00B604DA"/>
    <w:rsid w:val="00B60AF1"/>
    <w:rsid w:val="00B64C9B"/>
    <w:rsid w:val="00B76A7F"/>
    <w:rsid w:val="00B779F4"/>
    <w:rsid w:val="00B82008"/>
    <w:rsid w:val="00B8489A"/>
    <w:rsid w:val="00B91FE8"/>
    <w:rsid w:val="00B9314E"/>
    <w:rsid w:val="00B94AE5"/>
    <w:rsid w:val="00BA4366"/>
    <w:rsid w:val="00BA5621"/>
    <w:rsid w:val="00BB087B"/>
    <w:rsid w:val="00BB0E31"/>
    <w:rsid w:val="00BB73A9"/>
    <w:rsid w:val="00BC2E54"/>
    <w:rsid w:val="00BC5FAC"/>
    <w:rsid w:val="00BD031E"/>
    <w:rsid w:val="00BE28E7"/>
    <w:rsid w:val="00BE2DC3"/>
    <w:rsid w:val="00BE5110"/>
    <w:rsid w:val="00BF7313"/>
    <w:rsid w:val="00C01D2D"/>
    <w:rsid w:val="00C03E0B"/>
    <w:rsid w:val="00C061D3"/>
    <w:rsid w:val="00C06CAF"/>
    <w:rsid w:val="00C212FA"/>
    <w:rsid w:val="00C2469B"/>
    <w:rsid w:val="00C252FB"/>
    <w:rsid w:val="00C2609C"/>
    <w:rsid w:val="00C315ED"/>
    <w:rsid w:val="00C35E4D"/>
    <w:rsid w:val="00C541A9"/>
    <w:rsid w:val="00C570FB"/>
    <w:rsid w:val="00C64B3E"/>
    <w:rsid w:val="00C73C19"/>
    <w:rsid w:val="00C747C8"/>
    <w:rsid w:val="00C95B0A"/>
    <w:rsid w:val="00CA4486"/>
    <w:rsid w:val="00CB189C"/>
    <w:rsid w:val="00CB6D4F"/>
    <w:rsid w:val="00CD1D08"/>
    <w:rsid w:val="00CD2378"/>
    <w:rsid w:val="00CE5CC8"/>
    <w:rsid w:val="00D0065B"/>
    <w:rsid w:val="00D07E56"/>
    <w:rsid w:val="00D133A8"/>
    <w:rsid w:val="00D16D3D"/>
    <w:rsid w:val="00D17EC6"/>
    <w:rsid w:val="00D37CDC"/>
    <w:rsid w:val="00D40878"/>
    <w:rsid w:val="00D42B7B"/>
    <w:rsid w:val="00D45E6E"/>
    <w:rsid w:val="00D5611E"/>
    <w:rsid w:val="00D568FB"/>
    <w:rsid w:val="00D57341"/>
    <w:rsid w:val="00D810FB"/>
    <w:rsid w:val="00D85242"/>
    <w:rsid w:val="00D90B85"/>
    <w:rsid w:val="00D940AB"/>
    <w:rsid w:val="00D95515"/>
    <w:rsid w:val="00DA1678"/>
    <w:rsid w:val="00DA560F"/>
    <w:rsid w:val="00DA571D"/>
    <w:rsid w:val="00DA70D3"/>
    <w:rsid w:val="00DB7C59"/>
    <w:rsid w:val="00DC5196"/>
    <w:rsid w:val="00DD076A"/>
    <w:rsid w:val="00DD4306"/>
    <w:rsid w:val="00DE052F"/>
    <w:rsid w:val="00DF4A2A"/>
    <w:rsid w:val="00DF6A75"/>
    <w:rsid w:val="00E14159"/>
    <w:rsid w:val="00E177BE"/>
    <w:rsid w:val="00E24C27"/>
    <w:rsid w:val="00E26665"/>
    <w:rsid w:val="00E40C98"/>
    <w:rsid w:val="00E53770"/>
    <w:rsid w:val="00E5445A"/>
    <w:rsid w:val="00E57C1C"/>
    <w:rsid w:val="00E64188"/>
    <w:rsid w:val="00E73902"/>
    <w:rsid w:val="00E8704D"/>
    <w:rsid w:val="00E87D55"/>
    <w:rsid w:val="00EA3443"/>
    <w:rsid w:val="00EA49BA"/>
    <w:rsid w:val="00EA79DA"/>
    <w:rsid w:val="00EB6699"/>
    <w:rsid w:val="00EC30E6"/>
    <w:rsid w:val="00EC6CF8"/>
    <w:rsid w:val="00EC6D08"/>
    <w:rsid w:val="00EE73CC"/>
    <w:rsid w:val="00F00AD6"/>
    <w:rsid w:val="00F14A3A"/>
    <w:rsid w:val="00F172CA"/>
    <w:rsid w:val="00F40BDB"/>
    <w:rsid w:val="00F41414"/>
    <w:rsid w:val="00F56759"/>
    <w:rsid w:val="00F702C4"/>
    <w:rsid w:val="00F72133"/>
    <w:rsid w:val="00F77D0C"/>
    <w:rsid w:val="00F84E36"/>
    <w:rsid w:val="00F93E61"/>
    <w:rsid w:val="00F954B3"/>
    <w:rsid w:val="00F96B1E"/>
    <w:rsid w:val="00FA07AC"/>
    <w:rsid w:val="00FA1658"/>
    <w:rsid w:val="00FA589D"/>
    <w:rsid w:val="00FA7D7E"/>
    <w:rsid w:val="00FB1C2A"/>
    <w:rsid w:val="00FB1F8A"/>
    <w:rsid w:val="00FB2626"/>
    <w:rsid w:val="00FB3911"/>
    <w:rsid w:val="00FB71C5"/>
    <w:rsid w:val="00FC697B"/>
    <w:rsid w:val="00FD0C66"/>
    <w:rsid w:val="00FD307E"/>
    <w:rsid w:val="00FD5876"/>
    <w:rsid w:val="00FF039E"/>
    <w:rsid w:val="00FF1055"/>
    <w:rsid w:val="00FF3E5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B446F2D"/>
  <w15:docId w15:val="{5FC4A8F8-B779-4CE5-9078-11558C448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2E61A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rsid w:val="00995B7F"/>
    <w:pPr>
      <w:keepNext/>
      <w:numPr>
        <w:numId w:val="4"/>
      </w:numPr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rsid w:val="00995B7F"/>
    <w:pPr>
      <w:keepNext/>
      <w:numPr>
        <w:ilvl w:val="1"/>
        <w:numId w:val="4"/>
      </w:numPr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rsid w:val="00995B7F"/>
    <w:pPr>
      <w:keepNext/>
      <w:numPr>
        <w:ilvl w:val="2"/>
        <w:numId w:val="4"/>
      </w:num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rsid w:val="00D16D3D"/>
    <w:pPr>
      <w:keepNext/>
      <w:numPr>
        <w:ilvl w:val="3"/>
        <w:numId w:val="4"/>
      </w:numPr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6D3D"/>
    <w:pPr>
      <w:keepNext/>
      <w:numPr>
        <w:ilvl w:val="4"/>
        <w:numId w:val="4"/>
      </w:numPr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6D3D"/>
    <w:pPr>
      <w:keepNext/>
      <w:numPr>
        <w:ilvl w:val="5"/>
        <w:numId w:val="4"/>
      </w:numPr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6D3D"/>
    <w:pPr>
      <w:keepNext/>
      <w:numPr>
        <w:ilvl w:val="6"/>
        <w:numId w:val="4"/>
      </w:numPr>
      <w:ind w:leftChars="800" w:left="800"/>
      <w:outlineLvl w:val="6"/>
    </w:pPr>
  </w:style>
  <w:style w:type="paragraph" w:styleId="80">
    <w:name w:val="heading 8"/>
    <w:basedOn w:val="a"/>
    <w:next w:val="a"/>
    <w:link w:val="81"/>
    <w:uiPriority w:val="9"/>
    <w:semiHidden/>
    <w:unhideWhenUsed/>
    <w:qFormat/>
    <w:rsid w:val="00D16D3D"/>
    <w:pPr>
      <w:keepNext/>
      <w:numPr>
        <w:ilvl w:val="7"/>
        <w:numId w:val="4"/>
      </w:numPr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6D3D"/>
    <w:pPr>
      <w:keepNext/>
      <w:numPr>
        <w:ilvl w:val="8"/>
        <w:numId w:val="4"/>
      </w:numPr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tle1">
    <w:name w:val="2_Title#1"/>
    <w:basedOn w:val="a"/>
    <w:link w:val="2Title10"/>
    <w:qFormat/>
    <w:rsid w:val="00741F71"/>
    <w:pPr>
      <w:keepNext/>
      <w:keepLines/>
      <w:widowControl/>
      <w:numPr>
        <w:ilvl w:val="1"/>
        <w:numId w:val="12"/>
      </w:numPr>
      <w:ind w:rightChars="100" w:right="240"/>
      <w:jc w:val="left"/>
    </w:pPr>
    <w:rPr>
      <w:rFonts w:asciiTheme="majorHAnsi" w:eastAsiaTheme="majorHAnsi" w:hAnsiTheme="majorHAnsi" w:cs="ＭＳ ゴシック"/>
      <w:b/>
      <w:sz w:val="20"/>
      <w:szCs w:val="20"/>
    </w:rPr>
  </w:style>
  <w:style w:type="paragraph" w:styleId="a3">
    <w:name w:val="Title"/>
    <w:basedOn w:val="a"/>
    <w:next w:val="a"/>
    <w:link w:val="a4"/>
    <w:uiPriority w:val="10"/>
    <w:rsid w:val="00995B7F"/>
    <w:pPr>
      <w:spacing w:before="240" w:after="120"/>
      <w:jc w:val="center"/>
      <w:outlineLvl w:val="0"/>
    </w:pPr>
    <w:rPr>
      <w:rFonts w:asciiTheme="majorHAnsi" w:eastAsia="ヒラギノ角ゴ Pro W6" w:hAnsiTheme="majorHAnsi" w:cstheme="majorBidi"/>
      <w:szCs w:val="32"/>
    </w:rPr>
  </w:style>
  <w:style w:type="paragraph" w:customStyle="1" w:styleId="41">
    <w:name w:val="4_本文1"/>
    <w:link w:val="410"/>
    <w:qFormat/>
    <w:rsid w:val="006C32D3"/>
    <w:pPr>
      <w:ind w:leftChars="664" w:left="1594"/>
    </w:pPr>
    <w:rPr>
      <w:rFonts w:eastAsiaTheme="minorHAnsi"/>
      <w:spacing w:val="-2"/>
      <w:sz w:val="20"/>
      <w:szCs w:val="20"/>
    </w:rPr>
  </w:style>
  <w:style w:type="character" w:customStyle="1" w:styleId="a4">
    <w:name w:val="表題 (文字)"/>
    <w:basedOn w:val="a0"/>
    <w:link w:val="a3"/>
    <w:uiPriority w:val="10"/>
    <w:rsid w:val="00995B7F"/>
    <w:rPr>
      <w:rFonts w:asciiTheme="majorHAnsi" w:eastAsia="ヒラギノ角ゴ Pro W6" w:hAnsiTheme="majorHAnsi" w:cstheme="majorBidi"/>
      <w:szCs w:val="32"/>
    </w:rPr>
  </w:style>
  <w:style w:type="paragraph" w:customStyle="1" w:styleId="61">
    <w:name w:val="6_箇条1"/>
    <w:qFormat/>
    <w:rsid w:val="002E61A6"/>
    <w:pPr>
      <w:numPr>
        <w:numId w:val="2"/>
      </w:numPr>
      <w:ind w:hanging="146"/>
    </w:pPr>
    <w:rPr>
      <w:rFonts w:eastAsiaTheme="minorHAnsi"/>
      <w:sz w:val="20"/>
      <w:szCs w:val="20"/>
    </w:rPr>
  </w:style>
  <w:style w:type="paragraph" w:customStyle="1" w:styleId="91">
    <w:name w:val="9_大見出"/>
    <w:link w:val="92"/>
    <w:qFormat/>
    <w:rsid w:val="006C32D3"/>
    <w:pPr>
      <w:keepNext/>
      <w:pBdr>
        <w:top w:val="single" w:sz="4" w:space="3" w:color="auto"/>
        <w:left w:val="single" w:sz="48" w:space="4" w:color="auto"/>
      </w:pBdr>
      <w:spacing w:beforeLines="100" w:before="400" w:line="280" w:lineRule="exact"/>
      <w:ind w:leftChars="100" w:left="240"/>
    </w:pPr>
    <w:rPr>
      <w:rFonts w:ascii="ヒラギノ角ゴ5" w:eastAsiaTheme="majorEastAsia" w:hAnsi="ヒラギノ角ゴ Pro W6"/>
    </w:rPr>
  </w:style>
  <w:style w:type="numbering" w:customStyle="1" w:styleId="RN">
    <w:name w:val="RN連番見出し"/>
    <w:basedOn w:val="a2"/>
    <w:uiPriority w:val="99"/>
    <w:rsid w:val="00995B7F"/>
    <w:pPr>
      <w:numPr>
        <w:numId w:val="1"/>
      </w:numPr>
    </w:pPr>
  </w:style>
  <w:style w:type="paragraph" w:customStyle="1" w:styleId="93">
    <w:name w:val="9_基本"/>
    <w:link w:val="94"/>
    <w:qFormat/>
    <w:rsid w:val="00995B7F"/>
    <w:pPr>
      <w:ind w:leftChars="295" w:left="708"/>
    </w:pPr>
    <w:rPr>
      <w:rFonts w:eastAsiaTheme="minorHAnsi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95B7F"/>
    <w:rPr>
      <w:rFonts w:ascii="ヒラギノ角ゴ ProN W3" w:eastAsia="ヒラギノ角ゴ ProN W3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995B7F"/>
    <w:rPr>
      <w:rFonts w:ascii="ヒラギノ角ゴ ProN W3" w:eastAsia="ヒラギノ角ゴ ProN W3"/>
      <w:sz w:val="18"/>
      <w:szCs w:val="18"/>
    </w:rPr>
  </w:style>
  <w:style w:type="paragraph" w:styleId="a7">
    <w:name w:val="Quote"/>
    <w:basedOn w:val="a"/>
    <w:next w:val="a"/>
    <w:link w:val="a8"/>
    <w:uiPriority w:val="29"/>
    <w:rsid w:val="00995B7F"/>
    <w:rPr>
      <w:i/>
      <w:iCs/>
      <w:color w:val="000000" w:themeColor="text1"/>
    </w:rPr>
  </w:style>
  <w:style w:type="paragraph" w:customStyle="1" w:styleId="URL">
    <w:name w:val="URL"/>
    <w:basedOn w:val="41"/>
    <w:qFormat/>
    <w:rsid w:val="00995B7F"/>
    <w:pPr>
      <w:ind w:leftChars="289" w:left="694"/>
      <w:jc w:val="right"/>
    </w:pPr>
    <w:rPr>
      <w:rFonts w:ascii="Courier New" w:eastAsia="Courier New" w:hAnsi="Courier New" w:cs="Courier New"/>
      <w:sz w:val="18"/>
      <w:szCs w:val="18"/>
    </w:rPr>
  </w:style>
  <w:style w:type="paragraph" w:customStyle="1" w:styleId="82">
    <w:name w:val="8_ﾄﾗﾌﾞﾙ#"/>
    <w:basedOn w:val="41"/>
    <w:qFormat/>
    <w:rsid w:val="00995B7F"/>
    <w:pPr>
      <w:spacing w:line="240" w:lineRule="exact"/>
      <w:jc w:val="right"/>
    </w:pPr>
    <w:rPr>
      <w:rFonts w:ascii="Courier New" w:eastAsia="Courier New" w:hAnsi="Courier New" w:cs="Courier New"/>
      <w:color w:val="808080" w:themeColor="background1" w:themeShade="80"/>
      <w:sz w:val="16"/>
      <w:szCs w:val="16"/>
    </w:rPr>
  </w:style>
  <w:style w:type="paragraph" w:customStyle="1" w:styleId="71">
    <w:name w:val="7_小見出"/>
    <w:qFormat/>
    <w:rsid w:val="00995B7F"/>
    <w:pPr>
      <w:ind w:leftChars="497" w:left="1193"/>
    </w:pPr>
    <w:rPr>
      <w:rFonts w:asciiTheme="majorHAnsi" w:eastAsiaTheme="majorHAnsi" w:hAnsiTheme="majorHAnsi"/>
      <w:sz w:val="20"/>
      <w:szCs w:val="20"/>
    </w:rPr>
  </w:style>
  <w:style w:type="character" w:customStyle="1" w:styleId="a8">
    <w:name w:val="引用文 (文字)"/>
    <w:basedOn w:val="a0"/>
    <w:link w:val="a7"/>
    <w:uiPriority w:val="29"/>
    <w:rsid w:val="00995B7F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rsid w:val="00995B7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995B7F"/>
    <w:rPr>
      <w:b/>
      <w:bCs/>
      <w:i/>
      <w:iCs/>
      <w:color w:val="4F81BD" w:themeColor="accent1"/>
    </w:rPr>
  </w:style>
  <w:style w:type="paragraph" w:styleId="a9">
    <w:name w:val="footer"/>
    <w:basedOn w:val="a"/>
    <w:link w:val="aa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95B7F"/>
  </w:style>
  <w:style w:type="paragraph" w:styleId="ab">
    <w:name w:val="header"/>
    <w:basedOn w:val="a"/>
    <w:link w:val="ac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95B7F"/>
  </w:style>
  <w:style w:type="paragraph" w:customStyle="1" w:styleId="RN0">
    <w:name w:val="RN_ヘッダ"/>
    <w:basedOn w:val="a"/>
    <w:link w:val="RN1"/>
    <w:rsid w:val="00995B7F"/>
    <w:pPr>
      <w:pBdr>
        <w:bottom w:val="thinThickSmallGap" w:sz="12" w:space="1" w:color="auto"/>
      </w:pBdr>
      <w:ind w:firstLine="720"/>
      <w:jc w:val="right"/>
    </w:pPr>
    <w:rPr>
      <w:rFonts w:ascii="ヒラギノ角ゴ Pro W3" w:eastAsia="ヒラギノ角ゴ Pro W3" w:hAnsi="ヒラギノ角ゴ Pro W3"/>
      <w:sz w:val="20"/>
      <w:szCs w:val="20"/>
    </w:rPr>
  </w:style>
  <w:style w:type="paragraph" w:customStyle="1" w:styleId="RN2">
    <w:name w:val="RN_フッタ"/>
    <w:basedOn w:val="a"/>
    <w:link w:val="RN3"/>
    <w:rsid w:val="00995B7F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1">
    <w:name w:val="RN_ヘッダ (文字)"/>
    <w:basedOn w:val="a0"/>
    <w:link w:val="RN0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3">
    <w:name w:val="RN_フッタ (文字)"/>
    <w:basedOn w:val="a0"/>
    <w:link w:val="RN2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20">
    <w:name w:val="見出し 2 (文字)"/>
    <w:basedOn w:val="a0"/>
    <w:link w:val="2"/>
    <w:uiPriority w:val="9"/>
    <w:rsid w:val="00995B7F"/>
    <w:rPr>
      <w:rFonts w:asciiTheme="majorHAnsi" w:eastAsiaTheme="majorEastAsia" w:hAnsiTheme="majorHAnsi" w:cstheme="majorBidi"/>
    </w:rPr>
  </w:style>
  <w:style w:type="character" w:customStyle="1" w:styleId="10">
    <w:name w:val="見出し 1 (文字)"/>
    <w:basedOn w:val="a0"/>
    <w:link w:val="1"/>
    <w:uiPriority w:val="9"/>
    <w:rsid w:val="00995B7F"/>
    <w:rPr>
      <w:rFonts w:asciiTheme="majorHAnsi" w:eastAsiaTheme="majorEastAsia" w:hAnsiTheme="majorHAnsi" w:cstheme="majorBidi"/>
    </w:rPr>
  </w:style>
  <w:style w:type="character" w:styleId="ad">
    <w:name w:val="Hyperlink"/>
    <w:basedOn w:val="a0"/>
    <w:uiPriority w:val="99"/>
    <w:unhideWhenUsed/>
    <w:rsid w:val="00995B7F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995B7F"/>
    <w:rPr>
      <w:color w:val="800080" w:themeColor="followedHyperlink"/>
      <w:u w:val="single"/>
    </w:rPr>
  </w:style>
  <w:style w:type="character" w:customStyle="1" w:styleId="30">
    <w:name w:val="見出し 3 (文字)"/>
    <w:basedOn w:val="a0"/>
    <w:link w:val="3"/>
    <w:uiPriority w:val="9"/>
    <w:rsid w:val="00995B7F"/>
    <w:rPr>
      <w:rFonts w:asciiTheme="majorHAnsi" w:eastAsiaTheme="majorEastAsia" w:hAnsiTheme="majorHAnsi" w:cstheme="majorBidi"/>
    </w:rPr>
  </w:style>
  <w:style w:type="paragraph" w:customStyle="1" w:styleId="52">
    <w:name w:val="5_本文2"/>
    <w:link w:val="520"/>
    <w:qFormat/>
    <w:rsid w:val="00AA5422"/>
    <w:pPr>
      <w:ind w:leftChars="945" w:left="2269" w:hanging="1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20">
    <w:name w:val="9_大見出2"/>
    <w:basedOn w:val="91"/>
    <w:link w:val="921"/>
    <w:qFormat/>
    <w:rsid w:val="00995B7F"/>
    <w:pPr>
      <w:pBdr>
        <w:left w:val="double" w:sz="24" w:space="4" w:color="auto"/>
      </w:pBdr>
    </w:pPr>
  </w:style>
  <w:style w:type="character" w:customStyle="1" w:styleId="410">
    <w:name w:val="4_本文1 (文字)"/>
    <w:basedOn w:val="a0"/>
    <w:link w:val="41"/>
    <w:rsid w:val="006C32D3"/>
    <w:rPr>
      <w:rFonts w:eastAsiaTheme="minorHAnsi"/>
      <w:spacing w:val="-2"/>
      <w:sz w:val="20"/>
      <w:szCs w:val="20"/>
    </w:rPr>
  </w:style>
  <w:style w:type="character" w:customStyle="1" w:styleId="520">
    <w:name w:val="5_本文2 (文字)"/>
    <w:basedOn w:val="410"/>
    <w:link w:val="52"/>
    <w:rsid w:val="00AA5422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2">
    <w:name w:val="9_大見出 (文字)"/>
    <w:basedOn w:val="a0"/>
    <w:link w:val="91"/>
    <w:rsid w:val="006C32D3"/>
    <w:rPr>
      <w:rFonts w:ascii="ヒラギノ角ゴ5" w:eastAsiaTheme="majorEastAsia" w:hAnsi="ヒラギノ角ゴ Pro W6"/>
    </w:rPr>
  </w:style>
  <w:style w:type="character" w:customStyle="1" w:styleId="921">
    <w:name w:val="9_大見出2 (文字)"/>
    <w:basedOn w:val="92"/>
    <w:link w:val="920"/>
    <w:rsid w:val="00995B7F"/>
    <w:rPr>
      <w:rFonts w:ascii="ヒラギノ角ゴ5" w:eastAsiaTheme="majorEastAsia" w:hAnsi="ヒラギノ角ゴ Pro W6"/>
    </w:rPr>
  </w:style>
  <w:style w:type="paragraph" w:customStyle="1" w:styleId="3Title2">
    <w:name w:val="3_Title#2"/>
    <w:basedOn w:val="2Title1"/>
    <w:link w:val="3Title20"/>
    <w:qFormat/>
    <w:rsid w:val="00741F71"/>
    <w:pPr>
      <w:numPr>
        <w:ilvl w:val="2"/>
      </w:numPr>
    </w:pPr>
  </w:style>
  <w:style w:type="character" w:customStyle="1" w:styleId="2Title10">
    <w:name w:val="2_Title#1 (文字)"/>
    <w:basedOn w:val="a0"/>
    <w:link w:val="2Title1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paragraph" w:customStyle="1" w:styleId="600">
    <w:name w:val="6_箇条0"/>
    <w:basedOn w:val="61"/>
    <w:rsid w:val="002E61A6"/>
    <w:pPr>
      <w:ind w:left="1560" w:hanging="142"/>
    </w:pPr>
  </w:style>
  <w:style w:type="paragraph" w:customStyle="1" w:styleId="83">
    <w:name w:val="8_基本等幅"/>
    <w:link w:val="84"/>
    <w:qFormat/>
    <w:rsid w:val="00995B7F"/>
    <w:rPr>
      <w:rFonts w:eastAsiaTheme="minorHAnsi"/>
      <w:sz w:val="20"/>
      <w:szCs w:val="20"/>
    </w:rPr>
  </w:style>
  <w:style w:type="character" w:customStyle="1" w:styleId="3Title20">
    <w:name w:val="3_Title#2 (文字)"/>
    <w:basedOn w:val="2Title10"/>
    <w:link w:val="3Title2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character" w:customStyle="1" w:styleId="94">
    <w:name w:val="9_基本 (文字)"/>
    <w:basedOn w:val="a0"/>
    <w:link w:val="93"/>
    <w:rsid w:val="00995B7F"/>
    <w:rPr>
      <w:rFonts w:eastAsiaTheme="minorHAnsi"/>
      <w:sz w:val="20"/>
      <w:szCs w:val="20"/>
    </w:rPr>
  </w:style>
  <w:style w:type="character" w:customStyle="1" w:styleId="84">
    <w:name w:val="8_基本等幅 (文字)"/>
    <w:basedOn w:val="94"/>
    <w:link w:val="83"/>
    <w:rsid w:val="00995B7F"/>
    <w:rPr>
      <w:rFonts w:eastAsiaTheme="minorHAnsi"/>
      <w:sz w:val="20"/>
      <w:szCs w:val="20"/>
    </w:rPr>
  </w:style>
  <w:style w:type="paragraph" w:customStyle="1" w:styleId="930">
    <w:name w:val="9_本文3"/>
    <w:link w:val="931"/>
    <w:qFormat/>
    <w:rsid w:val="00995B7F"/>
    <w:pPr>
      <w:ind w:leftChars="864" w:left="2074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32">
    <w:name w:val="9_大見出3"/>
    <w:basedOn w:val="920"/>
    <w:link w:val="933"/>
    <w:qFormat/>
    <w:rsid w:val="00995B7F"/>
    <w:pPr>
      <w:pBdr>
        <w:left w:val="single" w:sz="4" w:space="4" w:color="auto"/>
      </w:pBdr>
    </w:pPr>
  </w:style>
  <w:style w:type="character" w:customStyle="1" w:styleId="931">
    <w:name w:val="9_本文3 (文字)"/>
    <w:basedOn w:val="520"/>
    <w:link w:val="930"/>
    <w:rsid w:val="00995B7F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33">
    <w:name w:val="9_大見出3 (文字)"/>
    <w:basedOn w:val="921"/>
    <w:link w:val="932"/>
    <w:rsid w:val="00995B7F"/>
    <w:rPr>
      <w:rFonts w:ascii="ヒラギノ角ゴ5" w:eastAsiaTheme="majorEastAsia" w:hAnsi="ヒラギノ角ゴ Pro W6"/>
    </w:rPr>
  </w:style>
  <w:style w:type="table" w:styleId="af">
    <w:name w:val="Table Grid"/>
    <w:basedOn w:val="a1"/>
    <w:uiPriority w:val="59"/>
    <w:rsid w:val="00995B7F"/>
    <w:rPr>
      <w:rFonts w:eastAsia="Times New Roman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見出し 1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10">
    <w:name w:val="見出し 2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12">
    <w:name w:val="見出し 1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20">
    <w:name w:val="見出し 2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paragraph" w:customStyle="1" w:styleId="62">
    <w:name w:val="6_トラレポ"/>
    <w:basedOn w:val="83"/>
    <w:link w:val="63"/>
    <w:qFormat/>
    <w:rsid w:val="00995B7F"/>
    <w:pPr>
      <w:ind w:leftChars="118" w:left="1701" w:hangingChars="709" w:hanging="1418"/>
    </w:pPr>
  </w:style>
  <w:style w:type="character" w:customStyle="1" w:styleId="63">
    <w:name w:val="6_トラレポ (文字)"/>
    <w:basedOn w:val="84"/>
    <w:link w:val="62"/>
    <w:rsid w:val="00995B7F"/>
    <w:rPr>
      <w:rFonts w:eastAsiaTheme="minorHAnsi"/>
      <w:sz w:val="20"/>
      <w:szCs w:val="20"/>
    </w:rPr>
  </w:style>
  <w:style w:type="paragraph" w:customStyle="1" w:styleId="612">
    <w:name w:val="6_箇条12"/>
    <w:qFormat/>
    <w:rsid w:val="00995B7F"/>
    <w:pPr>
      <w:ind w:left="2273" w:hanging="480"/>
    </w:pPr>
    <w:rPr>
      <w:rFonts w:eastAsiaTheme="minorHAnsi"/>
      <w:sz w:val="20"/>
      <w:szCs w:val="20"/>
    </w:rPr>
  </w:style>
  <w:style w:type="paragraph" w:customStyle="1" w:styleId="95">
    <w:name w:val="9_モジュール"/>
    <w:qFormat/>
    <w:rsid w:val="00995B7F"/>
    <w:pPr>
      <w:spacing w:line="160" w:lineRule="exact"/>
    </w:pPr>
    <w:rPr>
      <w:rFonts w:ascii="Courier New" w:hAnsi="Courier New" w:cs="Courier New"/>
      <w:w w:val="80"/>
      <w:kern w:val="0"/>
      <w:sz w:val="16"/>
      <w:szCs w:val="18"/>
    </w:rPr>
  </w:style>
  <w:style w:type="paragraph" w:customStyle="1" w:styleId="8">
    <w:name w:val="8_部位"/>
    <w:qFormat/>
    <w:rsid w:val="00741F71"/>
    <w:pPr>
      <w:numPr>
        <w:numId w:val="12"/>
      </w:numPr>
    </w:pPr>
    <w:rPr>
      <w:rFonts w:asciiTheme="majorHAnsi" w:eastAsiaTheme="majorEastAsia" w:hAnsiTheme="majorHAnsi" w:cstheme="majorBidi"/>
      <w:b/>
      <w:sz w:val="20"/>
      <w:szCs w:val="20"/>
    </w:rPr>
  </w:style>
  <w:style w:type="paragraph" w:styleId="af0">
    <w:name w:val="Subtitle"/>
    <w:basedOn w:val="a"/>
    <w:next w:val="a"/>
    <w:link w:val="af1"/>
    <w:uiPriority w:val="11"/>
    <w:rsid w:val="00995B7F"/>
    <w:pPr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1">
    <w:name w:val="副題 (文字)"/>
    <w:basedOn w:val="a0"/>
    <w:link w:val="af0"/>
    <w:uiPriority w:val="11"/>
    <w:rsid w:val="00995B7F"/>
    <w:rPr>
      <w:rFonts w:asciiTheme="majorHAnsi" w:eastAsiaTheme="majorEastAsia" w:hAnsiTheme="majorHAnsi" w:cstheme="majorBidi"/>
    </w:rPr>
  </w:style>
  <w:style w:type="numbering" w:customStyle="1" w:styleId="0RN">
    <w:name w:val="0_RN"/>
    <w:uiPriority w:val="99"/>
    <w:rsid w:val="00D40878"/>
    <w:pPr>
      <w:numPr>
        <w:numId w:val="3"/>
      </w:numPr>
    </w:pPr>
  </w:style>
  <w:style w:type="paragraph" w:styleId="af2">
    <w:name w:val="List Paragraph"/>
    <w:basedOn w:val="a"/>
    <w:uiPriority w:val="34"/>
    <w:rsid w:val="00D16D3D"/>
    <w:pPr>
      <w:ind w:leftChars="400" w:left="840"/>
    </w:pPr>
  </w:style>
  <w:style w:type="character" w:customStyle="1" w:styleId="40">
    <w:name w:val="見出し 4 (文字)"/>
    <w:basedOn w:val="a0"/>
    <w:link w:val="4"/>
    <w:uiPriority w:val="9"/>
    <w:semiHidden/>
    <w:rsid w:val="00D16D3D"/>
    <w:rPr>
      <w:b/>
      <w:bCs/>
    </w:rPr>
  </w:style>
  <w:style w:type="character" w:customStyle="1" w:styleId="50">
    <w:name w:val="見出し 5 (文字)"/>
    <w:basedOn w:val="a0"/>
    <w:link w:val="5"/>
    <w:uiPriority w:val="9"/>
    <w:semiHidden/>
    <w:rsid w:val="00D16D3D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semiHidden/>
    <w:rsid w:val="00D16D3D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D16D3D"/>
  </w:style>
  <w:style w:type="character" w:customStyle="1" w:styleId="81">
    <w:name w:val="見出し 8 (文字)"/>
    <w:basedOn w:val="a0"/>
    <w:link w:val="80"/>
    <w:uiPriority w:val="9"/>
    <w:semiHidden/>
    <w:rsid w:val="00D16D3D"/>
  </w:style>
  <w:style w:type="character" w:customStyle="1" w:styleId="90">
    <w:name w:val="見出し 9 (文字)"/>
    <w:basedOn w:val="a0"/>
    <w:link w:val="9"/>
    <w:uiPriority w:val="9"/>
    <w:semiHidden/>
    <w:rsid w:val="00D16D3D"/>
  </w:style>
  <w:style w:type="paragraph" w:customStyle="1" w:styleId="RN20">
    <w:name w:val="RN_フッタ2"/>
    <w:basedOn w:val="a"/>
    <w:rsid w:val="00645ADE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5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test\10_UI&#21046;&#24481;&#12539;&#38754;&#20184;&#12369;_new\&#38619;&#24418;master.dotx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CREEN標準">
      <a:majorFont>
        <a:latin typeface="ヒラギノ角ゴ ProN W6"/>
        <a:ea typeface="ヒラギノ角ゴ ProN W6"/>
        <a:cs typeface=""/>
      </a:majorFont>
      <a:minorFont>
        <a:latin typeface="ヒラギノ角ゴ ProN W3"/>
        <a:ea typeface="ヒラギノ角ゴ ProN W3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3F61275-21A3-410D-8418-5B64AD366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雛形master.dotx</Template>
  <TotalTime>17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大日本スクリーン製造株式会社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h.takako</dc:creator>
  <cp:lastModifiedBy>Oka Takayuki (岡 孝之)</cp:lastModifiedBy>
  <cp:revision>9</cp:revision>
  <cp:lastPrinted>2014-02-28T05:46:00Z</cp:lastPrinted>
  <dcterms:created xsi:type="dcterms:W3CDTF">2018-05-04T09:42:00Z</dcterms:created>
  <dcterms:modified xsi:type="dcterms:W3CDTF">2019-12-20T05:49:00Z</dcterms:modified>
</cp:coreProperties>
</file>